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AE9552" w14:textId="73412C3C" w:rsidR="00E701EB" w:rsidRPr="00FD2276" w:rsidRDefault="00000000" w:rsidP="00FA6676">
      <w:pPr>
        <w:pStyle w:val="Portada2Geob2021"/>
      </w:pPr>
      <w:sdt>
        <w:sdtPr>
          <w:rPr>
            <w:noProof/>
            <w:lang w:eastAsia="es-CL"/>
          </w:rPr>
          <w:alias w:val="Nombre Documento"/>
          <w:tag w:val=""/>
          <w:id w:val="-1540805188"/>
          <w:placeholder>
            <w:docPart w:val="E2A4B734953B43BEBF4045C8A215AB86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Content>
          <w:r w:rsidR="00407C46">
            <w:rPr>
              <w:noProof/>
              <w:lang w:eastAsia="es-CL"/>
            </w:rPr>
            <w:t xml:space="preserve">Anexo </w:t>
          </w:r>
          <w:r w:rsidR="002D32AD">
            <w:rPr>
              <w:noProof/>
              <w:lang w:eastAsia="es-CL"/>
            </w:rPr>
            <w:t>2.</w:t>
          </w:r>
          <w:r w:rsidR="00407C46">
            <w:rPr>
              <w:noProof/>
              <w:lang w:eastAsia="es-CL"/>
            </w:rPr>
            <w:t xml:space="preserve"> </w:t>
          </w:r>
          <w:r w:rsidR="00924EDE">
            <w:rPr>
              <w:noProof/>
              <w:lang w:eastAsia="es-CL"/>
            </w:rPr>
            <w:t>Documentos de respaldo</w:t>
          </w:r>
          <w:r w:rsidR="00D3687E">
            <w:rPr>
              <w:noProof/>
              <w:lang w:eastAsia="es-CL"/>
            </w:rPr>
            <w:t xml:space="preserve">, monitoreo dentro de la </w:t>
          </w:r>
          <w:r w:rsidR="00EE3582">
            <w:rPr>
              <w:noProof/>
              <w:lang w:eastAsia="es-CL"/>
            </w:rPr>
            <w:t>Reserva Nacional Los Flamencos</w:t>
          </w:r>
        </w:sdtContent>
      </w:sdt>
      <w:r w:rsidR="008034FF" w:rsidRPr="00FD2276">
        <w:rPr>
          <w:noProof/>
          <w:lang w:eastAsia="es-CL"/>
        </w:rPr>
        <w:drawing>
          <wp:anchor distT="0" distB="0" distL="114300" distR="114300" simplePos="0" relativeHeight="251677696" behindDoc="0" locked="0" layoutInCell="1" allowOverlap="1" wp14:anchorId="08E3FE07" wp14:editId="2D9517EE">
            <wp:simplePos x="0" y="0"/>
            <wp:positionH relativeFrom="column">
              <wp:posOffset>4946650</wp:posOffset>
            </wp:positionH>
            <wp:positionV relativeFrom="paragraph">
              <wp:posOffset>-808676</wp:posOffset>
            </wp:positionV>
            <wp:extent cx="1018094" cy="254774"/>
            <wp:effectExtent l="0" t="0" r="0" b="0"/>
            <wp:wrapNone/>
            <wp:docPr id="16" name="Imagen 16" descr="C:\Users\Visualogica\AppData\Local\Microsoft\Windows\INetCache\Content.Word\Geobiota 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isualogica\AppData\Local\Microsoft\Windows\INetCache\Content.Word\Geobiota logo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094" cy="254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A32903" w14:textId="7BA72E7F" w:rsidR="002D5781" w:rsidRPr="004A08EE" w:rsidRDefault="00000000" w:rsidP="004A08EE">
      <w:pPr>
        <w:pStyle w:val="Portada1Geob2021"/>
      </w:pPr>
      <w:sdt>
        <w:sdtPr>
          <w:alias w:val="Nombre del Proyecto"/>
          <w:tag w:val=""/>
          <w:id w:val="-61952579"/>
          <w:placeholder>
            <w:docPart w:val="0364A6D15F994D43ABE0B9DE98619572"/>
          </w:placeholder>
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<w:text/>
        </w:sdtPr>
        <w:sdtContent>
          <w:r w:rsidR="009B1E83" w:rsidRPr="009B1E83">
            <w:t>Informe Anual Plan de Seguimiento Ambiental Biótico – Proyecto Cambios y Mejoras en la Operación Minera del Salar de Atacama</w:t>
          </w:r>
        </w:sdtContent>
      </w:sdt>
    </w:p>
    <w:p w14:paraId="08694356" w14:textId="0A1894D1" w:rsidR="00AA0697" w:rsidRPr="00AA0697" w:rsidRDefault="00EF4393" w:rsidP="004A08EE">
      <w:pPr>
        <w:pStyle w:val="Portada1Geob2021"/>
      </w:pPr>
      <w:r>
        <w:t xml:space="preserve">Región </w:t>
      </w:r>
      <w:r w:rsidR="00407C46">
        <w:t>de Antofagasta</w:t>
      </w:r>
    </w:p>
    <w:p w14:paraId="4948E314" w14:textId="77777777" w:rsidR="007F4395" w:rsidRPr="00524530" w:rsidRDefault="007F4395" w:rsidP="00524530">
      <w:pPr>
        <w:pStyle w:val="NormalGeob2021"/>
      </w:pPr>
    </w:p>
    <w:p w14:paraId="0C3C4FE2" w14:textId="77777777" w:rsidR="00034422" w:rsidRPr="00524530" w:rsidRDefault="00034422" w:rsidP="00524530">
      <w:pPr>
        <w:pStyle w:val="NormalGeob2021"/>
        <w:sectPr w:rsidR="00034422" w:rsidRPr="00524530" w:rsidSect="008E0A22">
          <w:headerReference w:type="even" r:id="rId12"/>
          <w:headerReference w:type="first" r:id="rId13"/>
          <w:footerReference w:type="first" r:id="rId14"/>
          <w:pgSz w:w="12240" w:h="15840"/>
          <w:pgMar w:top="1701" w:right="1418" w:bottom="284" w:left="1701" w:header="777" w:footer="580" w:gutter="0"/>
          <w:cols w:space="720"/>
          <w:titlePg/>
        </w:sectPr>
      </w:pPr>
    </w:p>
    <w:p w14:paraId="00D14DDF" w14:textId="77777777" w:rsidR="004942AD" w:rsidRPr="00524530" w:rsidRDefault="004942AD" w:rsidP="00524530">
      <w:pPr>
        <w:pStyle w:val="NormalGeob2021"/>
      </w:pPr>
    </w:p>
    <w:tbl>
      <w:tblPr>
        <w:tblW w:w="0" w:type="auto"/>
        <w:jc w:val="right"/>
        <w:tblBorders>
          <w:insideH w:val="single" w:sz="2" w:space="0" w:color="E6E6E6"/>
          <w:insideV w:val="single" w:sz="2" w:space="0" w:color="E6E6E6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851"/>
        <w:gridCol w:w="1134"/>
        <w:gridCol w:w="1134"/>
        <w:gridCol w:w="1134"/>
        <w:gridCol w:w="3691"/>
        <w:gridCol w:w="6"/>
      </w:tblGrid>
      <w:tr w:rsidR="004942AD" w:rsidRPr="000B4E8B" w14:paraId="66CA173F" w14:textId="77777777" w:rsidTr="00330EB1">
        <w:trPr>
          <w:jc w:val="right"/>
        </w:trPr>
        <w:tc>
          <w:tcPr>
            <w:tcW w:w="8659" w:type="dxa"/>
            <w:gridSpan w:val="7"/>
            <w:vAlign w:val="center"/>
          </w:tcPr>
          <w:p w14:paraId="78A52366" w14:textId="0A5F2A70" w:rsidR="00EF4393" w:rsidRPr="00EF4393" w:rsidRDefault="002D32AD" w:rsidP="009D755F">
            <w:pPr>
              <w:pStyle w:val="TablacontroldocGeob2021"/>
            </w:pPr>
            <w:fldSimple w:instr=" TITLE   \* MERGEFORMAT ">
              <w:r>
                <w:t>Anexo 2. Documentos de respaldo, monitoreo dentro de la Reserva Nacional Los Flamencos</w:t>
              </w:r>
            </w:fldSimple>
          </w:p>
          <w:p w14:paraId="724BF385" w14:textId="05305708" w:rsidR="004942AD" w:rsidRPr="00524530" w:rsidRDefault="00BB7DBF" w:rsidP="00524530">
            <w:pPr>
              <w:pStyle w:val="NormalGeob2021"/>
            </w:pPr>
            <w:r>
              <w:fldChar w:fldCharType="begin"/>
            </w:r>
            <w:r w:rsidRPr="002D32AD">
              <w:instrText xml:space="preserve"> COMMENTS   \* MERGEFORMAT </w:instrText>
            </w:r>
            <w:r>
              <w:fldChar w:fldCharType="separate"/>
            </w:r>
            <w:r w:rsidR="00D43182">
              <w:t>GEOB.SQMSL861.INF</w:t>
            </w:r>
            <w:proofErr w:type="gramStart"/>
            <w:r w:rsidR="00D43182">
              <w:t>01.ANX</w:t>
            </w:r>
            <w:proofErr w:type="gramEnd"/>
            <w:r w:rsidR="00D43182">
              <w:t>002</w:t>
            </w:r>
            <w:r>
              <w:fldChar w:fldCharType="end"/>
            </w:r>
            <w:r w:rsidR="004942AD" w:rsidRPr="002D32AD">
              <w:t>.</w:t>
            </w:r>
            <w:r w:rsidR="002D5781" w:rsidRPr="002D32AD">
              <w:t xml:space="preserve"> </w:t>
            </w:r>
            <w:r w:rsidR="00F902C2">
              <w:fldChar w:fldCharType="begin"/>
            </w:r>
            <w:r w:rsidR="00F902C2" w:rsidRPr="002D32AD">
              <w:instrText xml:space="preserve"> SUBJECT   \* MERGEFORMAT </w:instrText>
            </w:r>
            <w:r w:rsidR="00F902C2">
              <w:fldChar w:fldCharType="separate"/>
            </w:r>
            <w:r w:rsidR="000D5D8D">
              <w:t>Informe de seguimiento ambiental Proyecto Cambios y Mejoras en la Operación Minera del Salar de Atacama</w:t>
            </w:r>
            <w:r w:rsidR="00F902C2">
              <w:fldChar w:fldCharType="end"/>
            </w:r>
          </w:p>
        </w:tc>
      </w:tr>
      <w:tr w:rsidR="004942AD" w:rsidRPr="00E030DE" w14:paraId="52242646" w14:textId="77777777" w:rsidTr="009B757D">
        <w:trPr>
          <w:gridAfter w:val="1"/>
          <w:wAfter w:w="6" w:type="dxa"/>
          <w:trHeight w:val="305"/>
          <w:jc w:val="right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AB54F" w14:textId="77777777" w:rsidR="004942AD" w:rsidRPr="00E030DE" w:rsidRDefault="004942AD" w:rsidP="001655E4">
            <w:pPr>
              <w:pStyle w:val="Tabla-CuerpoGeob2021"/>
            </w:pPr>
            <w:r w:rsidRPr="00E030DE">
              <w:t>Rev.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3A8757" w14:textId="77777777" w:rsidR="004942AD" w:rsidRPr="00E030DE" w:rsidRDefault="004942AD" w:rsidP="001655E4">
            <w:pPr>
              <w:pStyle w:val="Tabla-CuerpoGeob2021"/>
            </w:pPr>
            <w:r w:rsidRPr="00E030DE">
              <w:t>Id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670752" w14:textId="77777777" w:rsidR="004942AD" w:rsidRPr="00E030DE" w:rsidRDefault="004942AD" w:rsidP="001655E4">
            <w:pPr>
              <w:pStyle w:val="Tabla-CuerpoGeob2021"/>
            </w:pPr>
            <w:r w:rsidRPr="00E030DE">
              <w:t>Ejecutor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90B226" w14:textId="77777777" w:rsidR="004942AD" w:rsidRPr="00E030DE" w:rsidRDefault="004942AD" w:rsidP="001655E4">
            <w:pPr>
              <w:pStyle w:val="Tabla-CuerpoGeob2021"/>
            </w:pPr>
            <w:r w:rsidRPr="00E030DE">
              <w:t>Revisor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F4215" w14:textId="77777777" w:rsidR="004942AD" w:rsidRPr="00E030DE" w:rsidRDefault="004942AD" w:rsidP="001655E4">
            <w:pPr>
              <w:pStyle w:val="Tabla-CuerpoGeob2021"/>
            </w:pPr>
            <w:r w:rsidRPr="00E030DE">
              <w:t>Aprueba</w:t>
            </w:r>
          </w:p>
        </w:tc>
        <w:tc>
          <w:tcPr>
            <w:tcW w:w="3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D66F725" w14:textId="77777777" w:rsidR="004942AD" w:rsidRPr="00E030DE" w:rsidRDefault="004942AD" w:rsidP="001655E4">
            <w:pPr>
              <w:pStyle w:val="Tabla-CuerpoGeob2021"/>
            </w:pPr>
            <w:r w:rsidRPr="00E030DE">
              <w:t>Descripción</w:t>
            </w:r>
          </w:p>
        </w:tc>
      </w:tr>
      <w:tr w:rsidR="004942AD" w:rsidRPr="00E030DE" w14:paraId="5DC31529" w14:textId="77777777" w:rsidTr="009B757D">
        <w:trPr>
          <w:gridAfter w:val="1"/>
          <w:wAfter w:w="6" w:type="dxa"/>
          <w:trHeight w:val="305"/>
          <w:jc w:val="right"/>
        </w:trPr>
        <w:tc>
          <w:tcPr>
            <w:tcW w:w="709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DD317B" w14:textId="775BC46A" w:rsidR="004942AD" w:rsidRPr="00E030DE" w:rsidRDefault="0076740F" w:rsidP="001655E4">
            <w:pPr>
              <w:pStyle w:val="Tabla-CuerpoGeob2021"/>
            </w:pPr>
            <w: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C024A8" w14:textId="77777777" w:rsidR="004942AD" w:rsidRPr="00E030DE" w:rsidRDefault="004942AD" w:rsidP="001655E4">
            <w:pPr>
              <w:pStyle w:val="Tabla-CuerpoGeob2021"/>
            </w:pPr>
            <w:r w:rsidRPr="00E030DE">
              <w:t>Nombre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B2D3B" w14:textId="6C460092" w:rsidR="004942AD" w:rsidRPr="00E030DE" w:rsidRDefault="0042097A" w:rsidP="001655E4">
            <w:pPr>
              <w:pStyle w:val="Tabla-CuerpoGeob2021"/>
            </w:pPr>
            <w:r>
              <w:t>AA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12EF00" w14:textId="0D916699" w:rsidR="004942AD" w:rsidRPr="00E030DE" w:rsidRDefault="0042097A" w:rsidP="001655E4">
            <w:pPr>
              <w:pStyle w:val="Tabla-CuerpoGeob2021"/>
            </w:pPr>
            <w:r>
              <w:t>CI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67A02D" w14:textId="5C735A77" w:rsidR="004942AD" w:rsidRPr="00E030DE" w:rsidRDefault="009B1E83" w:rsidP="001655E4">
            <w:pPr>
              <w:pStyle w:val="Tabla-CuerpoGeob2021"/>
            </w:pPr>
            <w:r>
              <w:t>IZ</w:t>
            </w:r>
          </w:p>
        </w:tc>
        <w:tc>
          <w:tcPr>
            <w:tcW w:w="36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778BBA3" w14:textId="7057DCD8" w:rsidR="004942AD" w:rsidRPr="00E030DE" w:rsidRDefault="002D32AD" w:rsidP="001655E4">
            <w:pPr>
              <w:pStyle w:val="Tabla-CuerpoGeob2021"/>
            </w:pPr>
            <w:r>
              <w:t>Documentos de respaldo RNFL</w:t>
            </w:r>
            <w:r w:rsidR="002D5781" w:rsidRPr="00E030DE">
              <w:t xml:space="preserve"> Rev. (</w:t>
            </w:r>
            <w:r w:rsidR="0076740F">
              <w:t>0</w:t>
            </w:r>
            <w:r w:rsidR="00D43182">
              <w:t>)</w:t>
            </w:r>
          </w:p>
        </w:tc>
      </w:tr>
      <w:tr w:rsidR="004942AD" w:rsidRPr="00E030DE" w14:paraId="55C3452E" w14:textId="77777777" w:rsidTr="009B757D">
        <w:trPr>
          <w:gridAfter w:val="1"/>
          <w:wAfter w:w="6" w:type="dxa"/>
          <w:trHeight w:val="305"/>
          <w:jc w:val="right"/>
        </w:trPr>
        <w:tc>
          <w:tcPr>
            <w:tcW w:w="709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FA189" w14:textId="77777777" w:rsidR="004942AD" w:rsidRPr="00E030DE" w:rsidRDefault="004942AD" w:rsidP="001655E4">
            <w:pPr>
              <w:pStyle w:val="Tabla-CuerpoGeob2021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4BDDE" w14:textId="77777777" w:rsidR="004942AD" w:rsidRPr="00E030DE" w:rsidRDefault="004942AD" w:rsidP="001655E4">
            <w:pPr>
              <w:pStyle w:val="Tabla-CuerpoGeob2021"/>
            </w:pPr>
            <w:r w:rsidRPr="00E030DE">
              <w:t>Fecha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E4B0DC" w14:textId="6A783B64" w:rsidR="004942AD" w:rsidRPr="00E030DE" w:rsidRDefault="0042097A" w:rsidP="001655E4">
            <w:pPr>
              <w:pStyle w:val="Tabla-CuerpoGeob2021"/>
            </w:pPr>
            <w:r>
              <w:t>05</w:t>
            </w:r>
            <w:r w:rsidR="006A41CD">
              <w:t>.0</w:t>
            </w:r>
            <w:r>
              <w:t>3</w:t>
            </w:r>
            <w:r w:rsidR="006A41CD">
              <w:t>.202</w:t>
            </w:r>
            <w:r w:rsidR="002D32AD"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61BF23" w14:textId="7F30F879" w:rsidR="004942AD" w:rsidRPr="00E030DE" w:rsidRDefault="00D43182" w:rsidP="001655E4">
            <w:pPr>
              <w:pStyle w:val="Tabla-CuerpoGeob2021"/>
            </w:pPr>
            <w:r>
              <w:t>07</w:t>
            </w:r>
            <w:r w:rsidR="009B1E83">
              <w:t>.0</w:t>
            </w:r>
            <w:r>
              <w:t>4</w:t>
            </w:r>
            <w:r w:rsidR="009B1E83">
              <w:t>.202</w:t>
            </w:r>
            <w:r w:rsidR="0042097A"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EE8C0A" w14:textId="5E732AFB" w:rsidR="004942AD" w:rsidRPr="00E030DE" w:rsidRDefault="00D43182" w:rsidP="001655E4">
            <w:pPr>
              <w:pStyle w:val="Tabla-CuerpoGeob2021"/>
            </w:pPr>
            <w:r>
              <w:t>07</w:t>
            </w:r>
            <w:r w:rsidR="009B1E83">
              <w:t>.</w:t>
            </w:r>
            <w:r w:rsidR="0042097A">
              <w:t>0</w:t>
            </w:r>
            <w:r>
              <w:t>4</w:t>
            </w:r>
            <w:r w:rsidR="009B1E83">
              <w:t>.202</w:t>
            </w:r>
            <w:r w:rsidR="0042097A">
              <w:t>4</w:t>
            </w:r>
          </w:p>
        </w:tc>
        <w:tc>
          <w:tcPr>
            <w:tcW w:w="36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C7F2BE2" w14:textId="77777777" w:rsidR="004942AD" w:rsidRPr="00E030DE" w:rsidRDefault="004942AD" w:rsidP="001655E4">
            <w:pPr>
              <w:pStyle w:val="Tabla-CuerpoGeob2021"/>
            </w:pPr>
          </w:p>
        </w:tc>
      </w:tr>
    </w:tbl>
    <w:p w14:paraId="41CC6891" w14:textId="77777777" w:rsidR="004942AD" w:rsidRPr="00524530" w:rsidRDefault="004942AD" w:rsidP="00524530">
      <w:pPr>
        <w:pStyle w:val="NormalGeob2021"/>
      </w:pPr>
    </w:p>
    <w:p w14:paraId="59D44B0E" w14:textId="77777777" w:rsidR="004942AD" w:rsidRPr="00524530" w:rsidRDefault="004942AD" w:rsidP="00524530">
      <w:pPr>
        <w:pStyle w:val="NormalGeob2021"/>
      </w:pPr>
    </w:p>
    <w:p w14:paraId="405043C2" w14:textId="77777777" w:rsidR="004942AD" w:rsidRPr="00524530" w:rsidRDefault="004942AD" w:rsidP="00524530">
      <w:pPr>
        <w:pStyle w:val="NormalGeob2021"/>
      </w:pPr>
    </w:p>
    <w:p w14:paraId="624443FD" w14:textId="77777777" w:rsidR="004942AD" w:rsidRPr="00524530" w:rsidRDefault="004942AD" w:rsidP="00524530">
      <w:pPr>
        <w:pStyle w:val="NormalGeob2021"/>
      </w:pPr>
    </w:p>
    <w:p w14:paraId="6FF12AEE" w14:textId="77777777" w:rsidR="00EF4393" w:rsidRPr="00524530" w:rsidRDefault="00EF4393" w:rsidP="00524530">
      <w:pPr>
        <w:pStyle w:val="NormalGeob2021"/>
      </w:pPr>
    </w:p>
    <w:p w14:paraId="1208ED7E" w14:textId="77777777" w:rsidR="00EF4393" w:rsidRPr="00524530" w:rsidRDefault="00EF4393" w:rsidP="00524530">
      <w:pPr>
        <w:pStyle w:val="NormalGeob2021"/>
      </w:pPr>
    </w:p>
    <w:p w14:paraId="7B8BA627" w14:textId="77777777" w:rsidR="00EF4393" w:rsidRPr="00524530" w:rsidRDefault="00EF4393" w:rsidP="00524530">
      <w:pPr>
        <w:pStyle w:val="NormalGeob2021"/>
      </w:pPr>
    </w:p>
    <w:p w14:paraId="37722CE4" w14:textId="77777777" w:rsidR="00EF4393" w:rsidRPr="00524530" w:rsidRDefault="00EF4393" w:rsidP="00524530">
      <w:pPr>
        <w:pStyle w:val="NormalGeob2021"/>
      </w:pPr>
    </w:p>
    <w:p w14:paraId="3230F115" w14:textId="77777777" w:rsidR="00EF4393" w:rsidRPr="00524530" w:rsidRDefault="00EF4393" w:rsidP="00524530">
      <w:pPr>
        <w:pStyle w:val="NormalGeob2021"/>
      </w:pPr>
    </w:p>
    <w:p w14:paraId="1A9D8CB2" w14:textId="77777777" w:rsidR="00EF4393" w:rsidRPr="00524530" w:rsidRDefault="00EF4393" w:rsidP="00524530">
      <w:pPr>
        <w:pStyle w:val="NormalGeob2021"/>
      </w:pPr>
    </w:p>
    <w:p w14:paraId="292B48E1" w14:textId="77777777" w:rsidR="00EF4393" w:rsidRPr="00524530" w:rsidRDefault="00EF4393" w:rsidP="00524530">
      <w:pPr>
        <w:pStyle w:val="NormalGeob2021"/>
      </w:pPr>
    </w:p>
    <w:p w14:paraId="7C97ACC3" w14:textId="77777777" w:rsidR="00EF4393" w:rsidRPr="00524530" w:rsidRDefault="00EF4393" w:rsidP="00524530">
      <w:pPr>
        <w:pStyle w:val="NormalGeob2021"/>
      </w:pPr>
    </w:p>
    <w:p w14:paraId="61CBAA8D" w14:textId="77777777" w:rsidR="00EF4393" w:rsidRPr="00524530" w:rsidRDefault="00EF4393" w:rsidP="00524530">
      <w:pPr>
        <w:pStyle w:val="NormalGeob2021"/>
      </w:pPr>
    </w:p>
    <w:p w14:paraId="5D5ACAD9" w14:textId="77777777" w:rsidR="00EF4393" w:rsidRPr="00524530" w:rsidRDefault="00EF4393" w:rsidP="00524530">
      <w:pPr>
        <w:pStyle w:val="NormalGeob2021"/>
      </w:pPr>
    </w:p>
    <w:p w14:paraId="7F24C8AF" w14:textId="77777777" w:rsidR="00EF4393" w:rsidRPr="00524530" w:rsidRDefault="00EF4393" w:rsidP="00524530">
      <w:pPr>
        <w:pStyle w:val="NormalGeob2021"/>
      </w:pPr>
    </w:p>
    <w:p w14:paraId="4717C487" w14:textId="77777777" w:rsidR="00EF4393" w:rsidRPr="00524530" w:rsidRDefault="00EF4393" w:rsidP="00524530">
      <w:pPr>
        <w:pStyle w:val="NormalGeob2021"/>
      </w:pPr>
    </w:p>
    <w:p w14:paraId="75DB3D7D" w14:textId="77777777" w:rsidR="00EF4393" w:rsidRPr="00524530" w:rsidRDefault="00EF4393" w:rsidP="00524530">
      <w:pPr>
        <w:pStyle w:val="NormalGeob2021"/>
      </w:pPr>
    </w:p>
    <w:p w14:paraId="76D2EB6E" w14:textId="77777777" w:rsidR="00EF4393" w:rsidRPr="00524530" w:rsidRDefault="00EF4393" w:rsidP="00524530">
      <w:pPr>
        <w:pStyle w:val="NormalGeob2021"/>
      </w:pPr>
    </w:p>
    <w:p w14:paraId="149EC117" w14:textId="77777777" w:rsidR="00EF4393" w:rsidRPr="00524530" w:rsidRDefault="00EF4393" w:rsidP="00524530">
      <w:pPr>
        <w:pStyle w:val="NormalGeob2021"/>
      </w:pPr>
    </w:p>
    <w:p w14:paraId="29625903" w14:textId="77777777" w:rsidR="00EF4393" w:rsidRPr="00524530" w:rsidRDefault="00EF4393" w:rsidP="00524530">
      <w:pPr>
        <w:pStyle w:val="NormalGeob2021"/>
        <w:sectPr w:rsidR="00EF4393" w:rsidRPr="00524530" w:rsidSect="00BB2417">
          <w:headerReference w:type="default" r:id="rId15"/>
          <w:footerReference w:type="default" r:id="rId16"/>
          <w:headerReference w:type="first" r:id="rId17"/>
          <w:footerReference w:type="first" r:id="rId18"/>
          <w:pgSz w:w="12240" w:h="15840"/>
          <w:pgMar w:top="284" w:right="1701" w:bottom="1701" w:left="1418" w:header="777" w:footer="284" w:gutter="0"/>
          <w:pgNumType w:fmt="lowerRoman"/>
          <w:cols w:space="708"/>
          <w:titlePg/>
          <w:docGrid w:linePitch="360"/>
        </w:sectPr>
      </w:pPr>
    </w:p>
    <w:p w14:paraId="3CFD90C5" w14:textId="77777777" w:rsidR="00131800" w:rsidRPr="00EF4393" w:rsidRDefault="002164E5" w:rsidP="002530DE">
      <w:pPr>
        <w:pStyle w:val="EstiloTitulondiceGeob2021"/>
      </w:pPr>
      <w:r w:rsidRPr="00EF4393">
        <w:lastRenderedPageBreak/>
        <w:t>C</w:t>
      </w:r>
      <w:r w:rsidR="00131800" w:rsidRPr="00EF4393">
        <w:t>ontenido</w:t>
      </w:r>
    </w:p>
    <w:p w14:paraId="70E3A999" w14:textId="2BF640B1" w:rsidR="00827B06" w:rsidRDefault="00131800">
      <w:pPr>
        <w:pStyle w:val="TDC1"/>
        <w:rPr>
          <w:rFonts w:asciiTheme="minorHAnsi" w:eastAsiaTheme="minorEastAsia" w:hAnsiTheme="minorHAnsi" w:cstheme="minorBidi"/>
          <w:bCs w:val="0"/>
          <w:color w:val="auto"/>
          <w:kern w:val="2"/>
          <w:sz w:val="24"/>
          <w:szCs w:val="24"/>
          <w:lang w:eastAsia="es-CL"/>
          <w14:ligatures w14:val="standardContextual"/>
        </w:rPr>
      </w:pPr>
      <w:r w:rsidRPr="00CA3E2E">
        <w:rPr>
          <w:b/>
          <w:color w:val="404040"/>
        </w:rPr>
        <w:fldChar w:fldCharType="begin"/>
      </w:r>
      <w:r w:rsidRPr="00CA3E2E">
        <w:rPr>
          <w:color w:val="404040"/>
        </w:rPr>
        <w:instrText xml:space="preserve"> TOC \o "1-3" \h \z \u </w:instrText>
      </w:r>
      <w:r w:rsidRPr="00CA3E2E">
        <w:rPr>
          <w:b/>
          <w:color w:val="404040"/>
        </w:rPr>
        <w:fldChar w:fldCharType="separate"/>
      </w:r>
      <w:hyperlink w:anchor="_Toc192149514" w:history="1">
        <w:r w:rsidR="00827B06" w:rsidRPr="00991CB2">
          <w:rPr>
            <w:rStyle w:val="Hipervnculo"/>
          </w:rPr>
          <w:t>1</w:t>
        </w:r>
        <w:r w:rsidR="00827B06">
          <w:rPr>
            <w:rFonts w:asciiTheme="minorHAnsi" w:eastAsiaTheme="minorEastAsia" w:hAnsiTheme="minorHAnsi" w:cstheme="minorBidi"/>
            <w:bCs w:val="0"/>
            <w:color w:val="auto"/>
            <w:kern w:val="2"/>
            <w:sz w:val="24"/>
            <w:szCs w:val="24"/>
            <w:lang w:eastAsia="es-CL"/>
            <w14:ligatures w14:val="standardContextual"/>
          </w:rPr>
          <w:tab/>
        </w:r>
        <w:r w:rsidR="00827B06" w:rsidRPr="00991CB2">
          <w:rPr>
            <w:rStyle w:val="Hipervnculo"/>
          </w:rPr>
          <w:t>Autorización de ingreso Reserva Nacional Los Flamencos</w:t>
        </w:r>
        <w:r w:rsidR="00827B06">
          <w:rPr>
            <w:webHidden/>
          </w:rPr>
          <w:tab/>
        </w:r>
        <w:r w:rsidR="00827B06">
          <w:rPr>
            <w:webHidden/>
          </w:rPr>
          <w:fldChar w:fldCharType="begin"/>
        </w:r>
        <w:r w:rsidR="00827B06">
          <w:rPr>
            <w:webHidden/>
          </w:rPr>
          <w:instrText xml:space="preserve"> PAGEREF _Toc192149514 \h </w:instrText>
        </w:r>
        <w:r w:rsidR="00827B06">
          <w:rPr>
            <w:webHidden/>
          </w:rPr>
        </w:r>
        <w:r w:rsidR="00827B06">
          <w:rPr>
            <w:webHidden/>
          </w:rPr>
          <w:fldChar w:fldCharType="separate"/>
        </w:r>
        <w:r w:rsidR="00827B06">
          <w:rPr>
            <w:webHidden/>
          </w:rPr>
          <w:t>12</w:t>
        </w:r>
        <w:r w:rsidR="00827B06">
          <w:rPr>
            <w:webHidden/>
          </w:rPr>
          <w:fldChar w:fldCharType="end"/>
        </w:r>
      </w:hyperlink>
    </w:p>
    <w:p w14:paraId="68EE3D5A" w14:textId="2E5DC4B8" w:rsidR="00827B06" w:rsidRDefault="00827B06">
      <w:pPr>
        <w:pStyle w:val="TDC2"/>
        <w:rPr>
          <w:rFonts w:asciiTheme="minorHAnsi" w:eastAsiaTheme="minorEastAsia" w:hAnsiTheme="minorHAnsi" w:cstheme="minorBidi"/>
          <w:bCs w:val="0"/>
          <w:color w:val="auto"/>
          <w:kern w:val="2"/>
          <w:sz w:val="24"/>
          <w:szCs w:val="24"/>
          <w:lang w:eastAsia="es-CL"/>
          <w14:ligatures w14:val="standardContextual"/>
        </w:rPr>
      </w:pPr>
      <w:hyperlink w:anchor="_Toc192149515" w:history="1">
        <w:r w:rsidRPr="00991CB2">
          <w:rPr>
            <w:rStyle w:val="Hipervnculo"/>
          </w:rPr>
          <w:t>1.1</w:t>
        </w:r>
        <w:r>
          <w:rPr>
            <w:rFonts w:asciiTheme="minorHAnsi" w:eastAsiaTheme="minorEastAsia" w:hAnsiTheme="minorHAnsi" w:cstheme="minorBidi"/>
            <w:bCs w:val="0"/>
            <w:color w:val="auto"/>
            <w:kern w:val="2"/>
            <w:sz w:val="24"/>
            <w:szCs w:val="24"/>
            <w:lang w:eastAsia="es-CL"/>
            <w14:ligatures w14:val="standardContextual"/>
          </w:rPr>
          <w:tab/>
        </w:r>
        <w:r w:rsidRPr="00991CB2">
          <w:rPr>
            <w:rStyle w:val="Hipervnculo"/>
          </w:rPr>
          <w:t>Carta Oficial N°31/2023 – Soncor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_Toc192149515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16B49FC2" w14:textId="1A8F521B" w:rsidR="00827B06" w:rsidRDefault="00827B06">
      <w:pPr>
        <w:pStyle w:val="TDC2"/>
        <w:rPr>
          <w:rFonts w:asciiTheme="minorHAnsi" w:eastAsiaTheme="minorEastAsia" w:hAnsiTheme="minorHAnsi" w:cstheme="minorBidi"/>
          <w:bCs w:val="0"/>
          <w:color w:val="auto"/>
          <w:kern w:val="2"/>
          <w:sz w:val="24"/>
          <w:szCs w:val="24"/>
          <w:lang w:eastAsia="es-CL"/>
          <w14:ligatures w14:val="standardContextual"/>
        </w:rPr>
      </w:pPr>
      <w:hyperlink w:anchor="_Toc192149516" w:history="1">
        <w:r w:rsidRPr="00991CB2">
          <w:rPr>
            <w:rStyle w:val="Hipervnculo"/>
          </w:rPr>
          <w:t>1.2</w:t>
        </w:r>
        <w:r>
          <w:rPr>
            <w:rFonts w:asciiTheme="minorHAnsi" w:eastAsiaTheme="minorEastAsia" w:hAnsiTheme="minorHAnsi" w:cstheme="minorBidi"/>
            <w:bCs w:val="0"/>
            <w:color w:val="auto"/>
            <w:kern w:val="2"/>
            <w:sz w:val="24"/>
            <w:szCs w:val="24"/>
            <w:lang w:eastAsia="es-CL"/>
            <w14:ligatures w14:val="standardContextual"/>
          </w:rPr>
          <w:tab/>
        </w:r>
        <w:r w:rsidRPr="00991CB2">
          <w:rPr>
            <w:rStyle w:val="Hipervnculo"/>
          </w:rPr>
          <w:t>Carta Oficial N°7/2024 - Soncor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_Toc192149516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2A6184D5" w14:textId="162C1361" w:rsidR="00827B06" w:rsidRDefault="00827B06">
      <w:pPr>
        <w:pStyle w:val="TDC2"/>
        <w:rPr>
          <w:rFonts w:asciiTheme="minorHAnsi" w:eastAsiaTheme="minorEastAsia" w:hAnsiTheme="minorHAnsi" w:cstheme="minorBidi"/>
          <w:bCs w:val="0"/>
          <w:color w:val="auto"/>
          <w:kern w:val="2"/>
          <w:sz w:val="24"/>
          <w:szCs w:val="24"/>
          <w:lang w:eastAsia="es-CL"/>
          <w14:ligatures w14:val="standardContextual"/>
        </w:rPr>
      </w:pPr>
      <w:hyperlink w:anchor="_Toc192149517" w:history="1">
        <w:r w:rsidRPr="00991CB2">
          <w:rPr>
            <w:rStyle w:val="Hipervnculo"/>
          </w:rPr>
          <w:t>1.3</w:t>
        </w:r>
        <w:r>
          <w:rPr>
            <w:rFonts w:asciiTheme="minorHAnsi" w:eastAsiaTheme="minorEastAsia" w:hAnsiTheme="minorHAnsi" w:cstheme="minorBidi"/>
            <w:bCs w:val="0"/>
            <w:color w:val="auto"/>
            <w:kern w:val="2"/>
            <w:sz w:val="24"/>
            <w:szCs w:val="24"/>
            <w:lang w:eastAsia="es-CL"/>
            <w14:ligatures w14:val="standardContextual"/>
          </w:rPr>
          <w:tab/>
        </w:r>
        <w:r w:rsidRPr="00991CB2">
          <w:rPr>
            <w:rStyle w:val="Hipervnculo"/>
          </w:rPr>
          <w:t>Carta Oficial N°33/2023 – Sector n°5 Aguas de Quelana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_Toc192149517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14:paraId="7A31B16C" w14:textId="4F62715F" w:rsidR="00827B06" w:rsidRDefault="00827B06">
      <w:pPr>
        <w:pStyle w:val="TDC2"/>
        <w:rPr>
          <w:rFonts w:asciiTheme="minorHAnsi" w:eastAsiaTheme="minorEastAsia" w:hAnsiTheme="minorHAnsi" w:cstheme="minorBidi"/>
          <w:bCs w:val="0"/>
          <w:color w:val="auto"/>
          <w:kern w:val="2"/>
          <w:sz w:val="24"/>
          <w:szCs w:val="24"/>
          <w:lang w:eastAsia="es-CL"/>
          <w14:ligatures w14:val="standardContextual"/>
        </w:rPr>
      </w:pPr>
      <w:hyperlink w:anchor="_Toc192149518" w:history="1">
        <w:r w:rsidRPr="00991CB2">
          <w:rPr>
            <w:rStyle w:val="Hipervnculo"/>
          </w:rPr>
          <w:t>1.4</w:t>
        </w:r>
        <w:r>
          <w:rPr>
            <w:rFonts w:asciiTheme="minorHAnsi" w:eastAsiaTheme="minorEastAsia" w:hAnsiTheme="minorHAnsi" w:cstheme="minorBidi"/>
            <w:bCs w:val="0"/>
            <w:color w:val="auto"/>
            <w:kern w:val="2"/>
            <w:sz w:val="24"/>
            <w:szCs w:val="24"/>
            <w:lang w:eastAsia="es-CL"/>
            <w14:ligatures w14:val="standardContextual"/>
          </w:rPr>
          <w:tab/>
        </w:r>
        <w:r w:rsidRPr="00991CB2">
          <w:rPr>
            <w:rStyle w:val="Hipervnculo"/>
          </w:rPr>
          <w:t>Carta Oficial N°8/2024 – Sector n°5 Aguas de Quelana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_Toc192149518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14:paraId="5F707877" w14:textId="4BD75D90" w:rsidR="00827B06" w:rsidRDefault="00827B06">
      <w:pPr>
        <w:pStyle w:val="TDC2"/>
        <w:rPr>
          <w:rFonts w:asciiTheme="minorHAnsi" w:eastAsiaTheme="minorEastAsia" w:hAnsiTheme="minorHAnsi" w:cstheme="minorBidi"/>
          <w:bCs w:val="0"/>
          <w:color w:val="auto"/>
          <w:kern w:val="2"/>
          <w:sz w:val="24"/>
          <w:szCs w:val="24"/>
          <w:lang w:eastAsia="es-CL"/>
          <w14:ligatures w14:val="standardContextual"/>
        </w:rPr>
      </w:pPr>
      <w:hyperlink w:anchor="_Toc192149519" w:history="1">
        <w:r w:rsidRPr="00991CB2">
          <w:rPr>
            <w:rStyle w:val="Hipervnculo"/>
          </w:rPr>
          <w:t>1.5</w:t>
        </w:r>
        <w:r>
          <w:rPr>
            <w:rFonts w:asciiTheme="minorHAnsi" w:eastAsiaTheme="minorEastAsia" w:hAnsiTheme="minorHAnsi" w:cstheme="minorBidi"/>
            <w:bCs w:val="0"/>
            <w:color w:val="auto"/>
            <w:kern w:val="2"/>
            <w:sz w:val="24"/>
            <w:szCs w:val="24"/>
            <w:lang w:eastAsia="es-CL"/>
            <w14:ligatures w14:val="standardContextual"/>
          </w:rPr>
          <w:tab/>
        </w:r>
        <w:r w:rsidRPr="00991CB2">
          <w:rPr>
            <w:rStyle w:val="Hipervnculo"/>
          </w:rPr>
          <w:t>Carta Oficial N°17/2024 – Soncor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_Toc192149519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14:paraId="78CA4D5C" w14:textId="484E0988" w:rsidR="00827B06" w:rsidRDefault="00827B06">
      <w:pPr>
        <w:pStyle w:val="TDC2"/>
        <w:rPr>
          <w:rFonts w:asciiTheme="minorHAnsi" w:eastAsiaTheme="minorEastAsia" w:hAnsiTheme="minorHAnsi" w:cstheme="minorBidi"/>
          <w:bCs w:val="0"/>
          <w:color w:val="auto"/>
          <w:kern w:val="2"/>
          <w:sz w:val="24"/>
          <w:szCs w:val="24"/>
          <w:lang w:eastAsia="es-CL"/>
          <w14:ligatures w14:val="standardContextual"/>
        </w:rPr>
      </w:pPr>
      <w:hyperlink w:anchor="_Toc192149520" w:history="1">
        <w:r w:rsidRPr="00991CB2">
          <w:rPr>
            <w:rStyle w:val="Hipervnculo"/>
          </w:rPr>
          <w:t>1.6</w:t>
        </w:r>
        <w:r>
          <w:rPr>
            <w:rFonts w:asciiTheme="minorHAnsi" w:eastAsiaTheme="minorEastAsia" w:hAnsiTheme="minorHAnsi" w:cstheme="minorBidi"/>
            <w:bCs w:val="0"/>
            <w:color w:val="auto"/>
            <w:kern w:val="2"/>
            <w:sz w:val="24"/>
            <w:szCs w:val="24"/>
            <w:lang w:eastAsia="es-CL"/>
            <w14:ligatures w14:val="standardContextual"/>
          </w:rPr>
          <w:tab/>
        </w:r>
        <w:r w:rsidRPr="00991CB2">
          <w:rPr>
            <w:rStyle w:val="Hipervnculo"/>
          </w:rPr>
          <w:t>Carta Oficial N°15/2024 – Sector n°5 Aguas de Quelana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_Toc192149520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14:paraId="0406C45A" w14:textId="0CFF48C0" w:rsidR="00827B06" w:rsidRDefault="00827B06">
      <w:pPr>
        <w:pStyle w:val="TDC1"/>
        <w:rPr>
          <w:rFonts w:asciiTheme="minorHAnsi" w:eastAsiaTheme="minorEastAsia" w:hAnsiTheme="minorHAnsi" w:cstheme="minorBidi"/>
          <w:bCs w:val="0"/>
          <w:color w:val="auto"/>
          <w:kern w:val="2"/>
          <w:sz w:val="24"/>
          <w:szCs w:val="24"/>
          <w:lang w:eastAsia="es-CL"/>
          <w14:ligatures w14:val="standardContextual"/>
        </w:rPr>
      </w:pPr>
      <w:hyperlink w:anchor="_Toc192149521" w:history="1">
        <w:r w:rsidRPr="00991CB2">
          <w:rPr>
            <w:rStyle w:val="Hipervnculo"/>
          </w:rPr>
          <w:t>2</w:t>
        </w:r>
        <w:r>
          <w:rPr>
            <w:rFonts w:asciiTheme="minorHAnsi" w:eastAsiaTheme="minorEastAsia" w:hAnsiTheme="minorHAnsi" w:cstheme="minorBidi"/>
            <w:bCs w:val="0"/>
            <w:color w:val="auto"/>
            <w:kern w:val="2"/>
            <w:sz w:val="24"/>
            <w:szCs w:val="24"/>
            <w:lang w:eastAsia="es-CL"/>
            <w14:ligatures w14:val="standardContextual"/>
          </w:rPr>
          <w:tab/>
        </w:r>
        <w:r w:rsidRPr="00991CB2">
          <w:rPr>
            <w:rStyle w:val="Hipervnculo"/>
          </w:rPr>
          <w:t>Protocolo de Ingreso a la Reserva Nacional Los Flamencos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_Toc192149521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14:paraId="12A762FA" w14:textId="7CB61A9B" w:rsidR="00827B06" w:rsidRDefault="00827B06">
      <w:pPr>
        <w:pStyle w:val="TDC1"/>
        <w:rPr>
          <w:rFonts w:asciiTheme="minorHAnsi" w:eastAsiaTheme="minorEastAsia" w:hAnsiTheme="minorHAnsi" w:cstheme="minorBidi"/>
          <w:bCs w:val="0"/>
          <w:color w:val="auto"/>
          <w:kern w:val="2"/>
          <w:sz w:val="24"/>
          <w:szCs w:val="24"/>
          <w:lang w:eastAsia="es-CL"/>
          <w14:ligatures w14:val="standardContextual"/>
        </w:rPr>
      </w:pPr>
      <w:hyperlink w:anchor="_Toc192149522" w:history="1">
        <w:r w:rsidRPr="00991CB2">
          <w:rPr>
            <w:rStyle w:val="Hipervnculo"/>
          </w:rPr>
          <w:t>3</w:t>
        </w:r>
        <w:r>
          <w:rPr>
            <w:rFonts w:asciiTheme="minorHAnsi" w:eastAsiaTheme="minorEastAsia" w:hAnsiTheme="minorHAnsi" w:cstheme="minorBidi"/>
            <w:bCs w:val="0"/>
            <w:color w:val="auto"/>
            <w:kern w:val="2"/>
            <w:sz w:val="24"/>
            <w:szCs w:val="24"/>
            <w:lang w:eastAsia="es-CL"/>
            <w14:ligatures w14:val="standardContextual"/>
          </w:rPr>
          <w:tab/>
        </w:r>
        <w:r w:rsidRPr="00991CB2">
          <w:rPr>
            <w:rStyle w:val="Hipervnculo"/>
          </w:rPr>
          <w:t>Resolución N°56/2019 aprueba el Protocolo de Ingreso a La Reserva Nacional Los Flamencos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_Toc192149522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</w:t>
        </w:r>
        <w:r>
          <w:rPr>
            <w:webHidden/>
          </w:rPr>
          <w:fldChar w:fldCharType="end"/>
        </w:r>
      </w:hyperlink>
    </w:p>
    <w:p w14:paraId="3A8CBFBA" w14:textId="5356C3AF" w:rsidR="00827B06" w:rsidRDefault="00827B06">
      <w:pPr>
        <w:pStyle w:val="TDC1"/>
        <w:rPr>
          <w:rFonts w:asciiTheme="minorHAnsi" w:eastAsiaTheme="minorEastAsia" w:hAnsiTheme="minorHAnsi" w:cstheme="minorBidi"/>
          <w:bCs w:val="0"/>
          <w:color w:val="auto"/>
          <w:kern w:val="2"/>
          <w:sz w:val="24"/>
          <w:szCs w:val="24"/>
          <w:lang w:eastAsia="es-CL"/>
          <w14:ligatures w14:val="standardContextual"/>
        </w:rPr>
      </w:pPr>
      <w:hyperlink w:anchor="_Toc192149523" w:history="1">
        <w:r w:rsidRPr="00991CB2">
          <w:rPr>
            <w:rStyle w:val="Hipervnculo"/>
          </w:rPr>
          <w:t>4</w:t>
        </w:r>
        <w:r>
          <w:rPr>
            <w:rFonts w:asciiTheme="minorHAnsi" w:eastAsiaTheme="minorEastAsia" w:hAnsiTheme="minorHAnsi" w:cstheme="minorBidi"/>
            <w:bCs w:val="0"/>
            <w:color w:val="auto"/>
            <w:kern w:val="2"/>
            <w:sz w:val="24"/>
            <w:szCs w:val="24"/>
            <w:lang w:eastAsia="es-CL"/>
            <w14:ligatures w14:val="standardContextual"/>
          </w:rPr>
          <w:tab/>
        </w:r>
        <w:r w:rsidRPr="00991CB2">
          <w:rPr>
            <w:rStyle w:val="Hipervnculo"/>
          </w:rPr>
          <w:t>Protocolo de ingreso al territorio de la comunidad indígena Atacameña de Peine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_Toc192149523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38</w:t>
        </w:r>
        <w:r>
          <w:rPr>
            <w:webHidden/>
          </w:rPr>
          <w:fldChar w:fldCharType="end"/>
        </w:r>
      </w:hyperlink>
    </w:p>
    <w:p w14:paraId="6D3E7351" w14:textId="44A4112C" w:rsidR="00D739BA" w:rsidRDefault="00131800" w:rsidP="00F4368F">
      <w:pPr>
        <w:pStyle w:val="EstiloTitulondiceGeob2021"/>
        <w:ind w:left="0"/>
        <w:rPr>
          <w:rFonts w:asciiTheme="minorHAnsi" w:eastAsiaTheme="minorEastAsia" w:hAnsiTheme="minorHAnsi" w:cstheme="minorBidi"/>
          <w:noProof/>
          <w:color w:val="auto"/>
          <w:sz w:val="22"/>
          <w:lang w:eastAsia="es-CL"/>
        </w:rPr>
      </w:pPr>
      <w:r w:rsidRPr="00CA3E2E">
        <w:fldChar w:fldCharType="end"/>
      </w:r>
      <w:r w:rsidR="0026784B" w:rsidRPr="00524530">
        <w:rPr>
          <w:rFonts w:cs="Calibri (Cuerpo)"/>
          <w:noProof/>
          <w:szCs w:val="20"/>
        </w:rPr>
        <w:fldChar w:fldCharType="begin"/>
      </w:r>
      <w:r w:rsidR="0026784B" w:rsidRPr="00524530">
        <w:instrText xml:space="preserve"> TOC \h \z \c "Tabla" </w:instrText>
      </w:r>
      <w:r w:rsidR="0026784B" w:rsidRPr="00524530">
        <w:rPr>
          <w:rFonts w:cs="Calibri (Cuerpo)"/>
          <w:noProof/>
          <w:szCs w:val="20"/>
        </w:rPr>
        <w:fldChar w:fldCharType="separate"/>
      </w:r>
    </w:p>
    <w:p w14:paraId="1CF0393C" w14:textId="0FDADF78" w:rsidR="0026784B" w:rsidRPr="00524530" w:rsidRDefault="0026784B" w:rsidP="00524530">
      <w:pPr>
        <w:pStyle w:val="NormalGeob2021"/>
      </w:pPr>
      <w:r w:rsidRPr="00524530">
        <w:fldChar w:fldCharType="end"/>
      </w:r>
    </w:p>
    <w:p w14:paraId="3211F65B" w14:textId="68414214" w:rsidR="00674925" w:rsidRPr="00524530" w:rsidRDefault="00674925" w:rsidP="00524530">
      <w:pPr>
        <w:pStyle w:val="NormalGeob2021"/>
      </w:pPr>
    </w:p>
    <w:p w14:paraId="7624D041" w14:textId="77777777" w:rsidR="00A0338D" w:rsidRPr="00524530" w:rsidRDefault="00A0338D" w:rsidP="00524530">
      <w:pPr>
        <w:pStyle w:val="NormalGeob2021"/>
      </w:pPr>
    </w:p>
    <w:p w14:paraId="4F26B560" w14:textId="665B7296" w:rsidR="00E004AF" w:rsidRPr="00E004AF" w:rsidRDefault="00E004AF" w:rsidP="006A41CD">
      <w:pPr>
        <w:pStyle w:val="EstiloTitulondiceGeob2021"/>
        <w:sectPr w:rsidR="00E004AF" w:rsidRPr="00E004AF" w:rsidSect="004D7B88">
          <w:headerReference w:type="first" r:id="rId19"/>
          <w:footerReference w:type="first" r:id="rId20"/>
          <w:pgSz w:w="12240" w:h="15840"/>
          <w:pgMar w:top="284" w:right="1701" w:bottom="1701" w:left="1418" w:header="777" w:footer="0" w:gutter="0"/>
          <w:pgNumType w:fmt="lowerRoman"/>
          <w:cols w:space="708"/>
          <w:titlePg/>
          <w:docGrid w:linePitch="360"/>
        </w:sectPr>
      </w:pPr>
    </w:p>
    <w:p w14:paraId="57F1A629" w14:textId="33474706" w:rsidR="009B1E83" w:rsidRDefault="009B1E83" w:rsidP="009C05FC">
      <w:pPr>
        <w:pStyle w:val="Ttulo1"/>
      </w:pPr>
      <w:bookmarkStart w:id="0" w:name="_Toc192149514"/>
      <w:r>
        <w:lastRenderedPageBreak/>
        <w:t>Autorización de ingreso Reserva Nacional Los Flamencos</w:t>
      </w:r>
      <w:bookmarkEnd w:id="0"/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11"/>
      </w:tblGrid>
      <w:tr w:rsidR="00C47D1E" w14:paraId="7F337997" w14:textId="77777777" w:rsidTr="00827B06">
        <w:tc>
          <w:tcPr>
            <w:tcW w:w="9111" w:type="dxa"/>
            <w:vAlign w:val="center"/>
          </w:tcPr>
          <w:p w14:paraId="107BFA06" w14:textId="29FE8F40" w:rsidR="00C47D1E" w:rsidRDefault="00C47D1E" w:rsidP="00CF6570">
            <w:pPr>
              <w:pStyle w:val="Ttulo2"/>
            </w:pPr>
            <w:bookmarkStart w:id="1" w:name="_Toc192149515"/>
            <w:r>
              <w:t>Carta Oficial N°31/2023 – Soncor</w:t>
            </w:r>
            <w:bookmarkEnd w:id="1"/>
          </w:p>
        </w:tc>
      </w:tr>
      <w:tr w:rsidR="00C47D1E" w14:paraId="7F33DBAB" w14:textId="77777777" w:rsidTr="00827B06">
        <w:tc>
          <w:tcPr>
            <w:tcW w:w="9111" w:type="dxa"/>
            <w:vAlign w:val="center"/>
          </w:tcPr>
          <w:p w14:paraId="65300B71" w14:textId="4EE5A657" w:rsidR="00C47D1E" w:rsidRDefault="00C47D1E" w:rsidP="00C47D1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B2B3C62" wp14:editId="6C7AC364">
                  <wp:extent cx="4707881" cy="6662057"/>
                  <wp:effectExtent l="0" t="0" r="0" b="5715"/>
                  <wp:docPr id="1298070944" name="Imagen 59" descr="Texto, Carta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8070944" name="Imagen 59" descr="Texto, Carta&#10;&#10;El contenido generado por IA puede ser incorrecto.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1212" cy="6709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7D1E" w14:paraId="08AEE4F5" w14:textId="77777777" w:rsidTr="00827B06">
        <w:tc>
          <w:tcPr>
            <w:tcW w:w="9111" w:type="dxa"/>
            <w:vAlign w:val="center"/>
          </w:tcPr>
          <w:p w14:paraId="26A45072" w14:textId="0D3BB344" w:rsidR="00C47D1E" w:rsidRDefault="00C47D1E" w:rsidP="00C47D1E">
            <w:r>
              <w:rPr>
                <w:noProof/>
              </w:rPr>
              <w:lastRenderedPageBreak/>
              <w:drawing>
                <wp:inline distT="0" distB="0" distL="0" distR="0" wp14:anchorId="4658F7C4" wp14:editId="7991E13C">
                  <wp:extent cx="5572252" cy="7885216"/>
                  <wp:effectExtent l="0" t="0" r="0" b="1905"/>
                  <wp:docPr id="1864174339" name="Imagen 60" descr="Texto, Carta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4174339" name="Imagen 60" descr="Texto, Carta&#10;&#10;El contenido generado por IA puede ser incorrecto.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6909" cy="78918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0D8F" w14:paraId="7257CFAB" w14:textId="77777777" w:rsidTr="00827B06">
        <w:tc>
          <w:tcPr>
            <w:tcW w:w="9111" w:type="dxa"/>
            <w:vAlign w:val="center"/>
          </w:tcPr>
          <w:p w14:paraId="4C8DADF8" w14:textId="3C47CD53" w:rsidR="00320D8F" w:rsidRPr="00320D8F" w:rsidRDefault="00320D8F" w:rsidP="00CF6570">
            <w:pPr>
              <w:pStyle w:val="Ttulo2"/>
            </w:pPr>
            <w:bookmarkStart w:id="2" w:name="_Toc192149516"/>
            <w:r>
              <w:lastRenderedPageBreak/>
              <w:t>Carta Oficial N°7/2024 - Soncor</w:t>
            </w:r>
            <w:bookmarkEnd w:id="2"/>
          </w:p>
        </w:tc>
      </w:tr>
      <w:tr w:rsidR="00320D8F" w14:paraId="3D8F40F4" w14:textId="77777777" w:rsidTr="00827B06">
        <w:tc>
          <w:tcPr>
            <w:tcW w:w="9111" w:type="dxa"/>
            <w:vAlign w:val="center"/>
          </w:tcPr>
          <w:p w14:paraId="2DC6C563" w14:textId="59D19162" w:rsidR="00320D8F" w:rsidRDefault="00320D8F" w:rsidP="00320D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7C34068" wp14:editId="2A5ABC9E">
                  <wp:extent cx="4714527" cy="6671462"/>
                  <wp:effectExtent l="0" t="0" r="0" b="0"/>
                  <wp:docPr id="1572331751" name="Imagen 55" descr="Texto, Carta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2331751" name="Imagen 55" descr="Texto, Carta&#10;&#10;El contenido generado por IA puede ser incorrecto.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2250" cy="6724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0D8F" w14:paraId="12C60F78" w14:textId="77777777" w:rsidTr="00827B06">
        <w:tc>
          <w:tcPr>
            <w:tcW w:w="9111" w:type="dxa"/>
            <w:vAlign w:val="center"/>
          </w:tcPr>
          <w:p w14:paraId="014D6FC8" w14:textId="58E46441" w:rsidR="00320D8F" w:rsidRDefault="00320D8F" w:rsidP="00320D8F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CE6F1E5" wp14:editId="13B1E2E9">
                  <wp:extent cx="5610758" cy="7939705"/>
                  <wp:effectExtent l="0" t="0" r="9525" b="4445"/>
                  <wp:docPr id="523039434" name="Imagen 56" descr="Texto, Carta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3039434" name="Imagen 56" descr="Texto, Carta&#10;&#10;El contenido generado por IA puede ser incorrecto.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133" cy="7948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0D8F" w14:paraId="62C7C138" w14:textId="77777777" w:rsidTr="00827B06">
        <w:tc>
          <w:tcPr>
            <w:tcW w:w="9111" w:type="dxa"/>
            <w:vAlign w:val="center"/>
          </w:tcPr>
          <w:p w14:paraId="5DDF8395" w14:textId="4C6A7E0E" w:rsidR="00320D8F" w:rsidRDefault="00C47D1E" w:rsidP="00320D8F">
            <w:pPr>
              <w:pStyle w:val="Ttulo2"/>
              <w:rPr>
                <w:noProof/>
              </w:rPr>
            </w:pPr>
            <w:bookmarkStart w:id="3" w:name="_Toc192149517"/>
            <w:r>
              <w:lastRenderedPageBreak/>
              <w:t>Carta Oficial N°33/2023 – Sector n°5 Aguas de Quelana</w:t>
            </w:r>
            <w:bookmarkEnd w:id="3"/>
          </w:p>
        </w:tc>
      </w:tr>
      <w:tr w:rsidR="00320D8F" w14:paraId="29762A4F" w14:textId="77777777" w:rsidTr="00827B06">
        <w:trPr>
          <w:trHeight w:val="11164"/>
        </w:trPr>
        <w:tc>
          <w:tcPr>
            <w:tcW w:w="9111" w:type="dxa"/>
            <w:vAlign w:val="center"/>
          </w:tcPr>
          <w:p w14:paraId="24609D10" w14:textId="0DEF18F0" w:rsidR="00320D8F" w:rsidRDefault="00C47D1E" w:rsidP="00320D8F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89C7865" wp14:editId="743A3F0E">
                  <wp:extent cx="4959706" cy="7018412"/>
                  <wp:effectExtent l="0" t="0" r="0" b="0"/>
                  <wp:docPr id="792611339" name="Imagen 62" descr="Texto, Carta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2611339" name="Imagen 62" descr="Texto, Carta&#10;&#10;El contenido generado por IA puede ser incorrecto.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02884" cy="7079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7D1E" w14:paraId="50273A7F" w14:textId="77777777" w:rsidTr="00827B06">
        <w:trPr>
          <w:trHeight w:val="11164"/>
        </w:trPr>
        <w:tc>
          <w:tcPr>
            <w:tcW w:w="9111" w:type="dxa"/>
            <w:vAlign w:val="center"/>
          </w:tcPr>
          <w:p w14:paraId="54E0D3B9" w14:textId="6AC3F777" w:rsidR="00C47D1E" w:rsidRDefault="00C47D1E" w:rsidP="00320D8F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AF97455" wp14:editId="09C20B5A">
                  <wp:extent cx="5515791" cy="7805319"/>
                  <wp:effectExtent l="0" t="0" r="8890" b="5715"/>
                  <wp:docPr id="1925519094" name="Imagen 63" descr="Texto, Carta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5519094" name="Imagen 63" descr="Texto, Carta&#10;&#10;El contenido generado por IA puede ser incorrecto.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9720" cy="7810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0D8F" w14:paraId="477CAB08" w14:textId="77777777" w:rsidTr="00827B06">
        <w:trPr>
          <w:trHeight w:val="379"/>
        </w:trPr>
        <w:tc>
          <w:tcPr>
            <w:tcW w:w="9111" w:type="dxa"/>
            <w:vAlign w:val="center"/>
          </w:tcPr>
          <w:p w14:paraId="7201BB55" w14:textId="7231FF20" w:rsidR="00320D8F" w:rsidRDefault="00C47D1E" w:rsidP="00C47D1E">
            <w:pPr>
              <w:pStyle w:val="Ttulo2"/>
              <w:rPr>
                <w:noProof/>
              </w:rPr>
            </w:pPr>
            <w:bookmarkStart w:id="4" w:name="_Toc192149518"/>
            <w:r>
              <w:lastRenderedPageBreak/>
              <w:t>Carta Oficial N°8/2024 – Sector n°5 Aguas de Quelana</w:t>
            </w:r>
            <w:bookmarkEnd w:id="4"/>
          </w:p>
        </w:tc>
      </w:tr>
      <w:tr w:rsidR="00320D8F" w14:paraId="484B693D" w14:textId="77777777" w:rsidTr="00827B06">
        <w:trPr>
          <w:trHeight w:val="379"/>
        </w:trPr>
        <w:tc>
          <w:tcPr>
            <w:tcW w:w="9111" w:type="dxa"/>
            <w:vAlign w:val="center"/>
          </w:tcPr>
          <w:p w14:paraId="29DAC1D9" w14:textId="4541C32C" w:rsidR="00320D8F" w:rsidRDefault="00C47D1E" w:rsidP="00320D8F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6E937F8" wp14:editId="7CD4C622">
                  <wp:extent cx="4951246" cy="7006441"/>
                  <wp:effectExtent l="0" t="0" r="1905" b="4445"/>
                  <wp:docPr id="1369655440" name="Imagen 57" descr="Texto, Carta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9655440" name="Imagen 57" descr="Texto, Carta&#10;&#10;El contenido generado por IA puede ser incorrecto.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0080" cy="7061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0D8F" w14:paraId="0BB3F415" w14:textId="77777777" w:rsidTr="00827B06">
        <w:trPr>
          <w:trHeight w:val="379"/>
        </w:trPr>
        <w:tc>
          <w:tcPr>
            <w:tcW w:w="9111" w:type="dxa"/>
            <w:vAlign w:val="center"/>
          </w:tcPr>
          <w:p w14:paraId="7D10E1D0" w14:textId="24454805" w:rsidR="00320D8F" w:rsidRDefault="00C47D1E" w:rsidP="00320D8F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0E8A09E" wp14:editId="476674BC">
                  <wp:extent cx="5588163" cy="7907731"/>
                  <wp:effectExtent l="0" t="0" r="0" b="0"/>
                  <wp:docPr id="1843845904" name="Imagen 58" descr="Texto, Carta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845904" name="Imagen 58" descr="Texto, Carta&#10;&#10;El contenido generado por IA puede ser incorrecto.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3776" cy="7915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0D8F" w14:paraId="62B937FF" w14:textId="77777777" w:rsidTr="00827B06">
        <w:trPr>
          <w:trHeight w:val="379"/>
        </w:trPr>
        <w:tc>
          <w:tcPr>
            <w:tcW w:w="9111" w:type="dxa"/>
            <w:vAlign w:val="center"/>
          </w:tcPr>
          <w:p w14:paraId="11A78580" w14:textId="7094E6D4" w:rsidR="00320D8F" w:rsidRDefault="00C47D1E" w:rsidP="00C47D1E">
            <w:pPr>
              <w:pStyle w:val="Ttulo2"/>
              <w:rPr>
                <w:noProof/>
              </w:rPr>
            </w:pPr>
            <w:bookmarkStart w:id="5" w:name="_Toc192149519"/>
            <w:r>
              <w:lastRenderedPageBreak/>
              <w:t>Carta Oficial N°</w:t>
            </w:r>
            <w:r w:rsidR="00127B1B">
              <w:t>17</w:t>
            </w:r>
            <w:r>
              <w:t>/202</w:t>
            </w:r>
            <w:r w:rsidR="00127B1B">
              <w:t>4</w:t>
            </w:r>
            <w:r>
              <w:t xml:space="preserve"> – S</w:t>
            </w:r>
            <w:r w:rsidR="00127B1B">
              <w:t>oncor</w:t>
            </w:r>
            <w:bookmarkEnd w:id="5"/>
          </w:p>
        </w:tc>
      </w:tr>
      <w:tr w:rsidR="00320D8F" w14:paraId="0CA58812" w14:textId="77777777" w:rsidTr="00827B06">
        <w:trPr>
          <w:trHeight w:val="379"/>
        </w:trPr>
        <w:tc>
          <w:tcPr>
            <w:tcW w:w="9111" w:type="dxa"/>
            <w:vAlign w:val="center"/>
          </w:tcPr>
          <w:p w14:paraId="5AD3DBD6" w14:textId="7366B338" w:rsidR="00320D8F" w:rsidRDefault="00127B1B" w:rsidP="00320D8F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5F66FE4" wp14:editId="0D1D2159">
                  <wp:extent cx="4940135" cy="6990717"/>
                  <wp:effectExtent l="0" t="0" r="0" b="635"/>
                  <wp:docPr id="912344348" name="Imagen 66" descr="Texto, Carta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2344348" name="Imagen 66" descr="Texto, Carta&#10;&#10;El contenido generado por IA puede ser incorrecto.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2512" cy="7008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0D8F" w14:paraId="56EF412E" w14:textId="77777777" w:rsidTr="00827B06">
        <w:trPr>
          <w:trHeight w:val="379"/>
        </w:trPr>
        <w:tc>
          <w:tcPr>
            <w:tcW w:w="9111" w:type="dxa"/>
            <w:vAlign w:val="center"/>
          </w:tcPr>
          <w:p w14:paraId="4561E086" w14:textId="77777777" w:rsidR="00320D8F" w:rsidRDefault="00127B1B" w:rsidP="00320D8F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3793168" wp14:editId="0C895F63">
                  <wp:extent cx="5545776" cy="7847751"/>
                  <wp:effectExtent l="0" t="0" r="0" b="1270"/>
                  <wp:docPr id="1021027370" name="Imagen 67" descr="Texto, Carta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1027370" name="Imagen 67" descr="Texto, Carta&#10;&#10;El contenido generado por IA puede ser incorrecto.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3178" cy="7858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0D8F" w14:paraId="45F6C3C3" w14:textId="77777777" w:rsidTr="00827B06">
        <w:trPr>
          <w:trHeight w:val="379"/>
        </w:trPr>
        <w:tc>
          <w:tcPr>
            <w:tcW w:w="9111" w:type="dxa"/>
            <w:vAlign w:val="center"/>
          </w:tcPr>
          <w:p w14:paraId="33A46D02" w14:textId="4D18FE55" w:rsidR="00320D8F" w:rsidRDefault="00127B1B" w:rsidP="00127B1B">
            <w:pPr>
              <w:pStyle w:val="Ttulo2"/>
              <w:rPr>
                <w:noProof/>
              </w:rPr>
            </w:pPr>
            <w:bookmarkStart w:id="6" w:name="_Toc192149520"/>
            <w:r>
              <w:lastRenderedPageBreak/>
              <w:t>Carta Oficial N°15/2024 – Sector n°5 Aguas de Quelana</w:t>
            </w:r>
            <w:bookmarkEnd w:id="6"/>
          </w:p>
        </w:tc>
      </w:tr>
      <w:tr w:rsidR="00320D8F" w14:paraId="62DCCCC9" w14:textId="77777777" w:rsidTr="00827B06">
        <w:trPr>
          <w:trHeight w:val="379"/>
        </w:trPr>
        <w:tc>
          <w:tcPr>
            <w:tcW w:w="9111" w:type="dxa"/>
            <w:vAlign w:val="center"/>
          </w:tcPr>
          <w:p w14:paraId="51952C99" w14:textId="212A8F38" w:rsidR="00320D8F" w:rsidRDefault="00127B1B" w:rsidP="00320D8F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8C51C20" wp14:editId="5730F73A">
                  <wp:extent cx="4959640" cy="7018317"/>
                  <wp:effectExtent l="0" t="0" r="0" b="0"/>
                  <wp:docPr id="1485430026" name="Imagen 64" descr="Texto, Carta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5430026" name="Imagen 64" descr="Texto, Carta&#10;&#10;El contenido generado por IA puede ser incorrecto.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0660" cy="7033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0D8F" w14:paraId="33666D01" w14:textId="77777777" w:rsidTr="00827B06">
        <w:trPr>
          <w:trHeight w:val="379"/>
        </w:trPr>
        <w:tc>
          <w:tcPr>
            <w:tcW w:w="9111" w:type="dxa"/>
            <w:vAlign w:val="center"/>
          </w:tcPr>
          <w:p w14:paraId="4BA927BD" w14:textId="1D743D1D" w:rsidR="00320D8F" w:rsidRDefault="00127B1B" w:rsidP="00320D8F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F5951A3" wp14:editId="2A353B4E">
                  <wp:extent cx="5438898" cy="7696509"/>
                  <wp:effectExtent l="0" t="0" r="0" b="0"/>
                  <wp:docPr id="122651381" name="Imagen 65" descr="Texto, Carta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651381" name="Imagen 65" descr="Texto, Carta&#10;&#10;El contenido generado por IA puede ser incorrecto.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2419" cy="7701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9C8F89" w14:textId="77777777" w:rsidR="00F4368F" w:rsidRDefault="003F51E3" w:rsidP="00331806">
      <w:pPr>
        <w:pStyle w:val="Ttulo1"/>
      </w:pPr>
      <w:bookmarkStart w:id="7" w:name="_Toc192149521"/>
      <w:r w:rsidRPr="00F4368F">
        <w:lastRenderedPageBreak/>
        <w:t>Protocolo de Ingreso a la Reserva Nacional Los Flamencos</w:t>
      </w:r>
      <w:bookmarkEnd w:id="7"/>
    </w:p>
    <w:p w14:paraId="17CBA535" w14:textId="0FDBB635" w:rsidR="00827B06" w:rsidRPr="00827B06" w:rsidRDefault="00827B06" w:rsidP="00827B06">
      <w:r>
        <w:rPr>
          <w:noProof/>
        </w:rPr>
        <w:drawing>
          <wp:inline distT="0" distB="0" distL="0" distR="0" wp14:anchorId="7AE9B983" wp14:editId="3FE7EDA2">
            <wp:extent cx="5533901" cy="7161732"/>
            <wp:effectExtent l="0" t="0" r="0" b="1270"/>
            <wp:docPr id="2016050593" name="Imagen 11" descr="Texto, Cart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050593" name="Imagen 11" descr="Texto, Carta&#10;&#10;El contenido generado por IA puede ser incorrecto.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2592" cy="7185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C3305" w14:textId="315EE6A4" w:rsidR="003F51E3" w:rsidRDefault="00736029" w:rsidP="00827B06">
      <w:r>
        <w:rPr>
          <w:noProof/>
        </w:rPr>
        <w:lastRenderedPageBreak/>
        <w:drawing>
          <wp:inline distT="0" distB="0" distL="0" distR="0" wp14:anchorId="5B8DF82E" wp14:editId="441A82E8">
            <wp:extent cx="5791835" cy="7495540"/>
            <wp:effectExtent l="0" t="0" r="0" b="0"/>
            <wp:docPr id="1643201723" name="Imagen 12" descr="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3201723" name="Imagen 12" descr="Texto&#10;&#10;El contenido generado por IA puede ser incorrecto.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40BD8F" wp14:editId="27495A50">
            <wp:extent cx="5791835" cy="7495540"/>
            <wp:effectExtent l="0" t="0" r="0" b="0"/>
            <wp:docPr id="709206621" name="Imagen 13" descr="Texto, Cart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206621" name="Imagen 13" descr="Texto, Carta&#10;&#10;El contenido generado por IA puede ser incorrecto.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2F9E23" wp14:editId="11E8B3E0">
            <wp:extent cx="5791835" cy="7495540"/>
            <wp:effectExtent l="0" t="0" r="0" b="0"/>
            <wp:docPr id="1494880325" name="Imagen 14" descr="Diagram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880325" name="Imagen 14" descr="Diagrama&#10;&#10;El contenido generado por IA puede ser incorrecto.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5E5EAB" wp14:editId="4022CB94">
            <wp:extent cx="5791835" cy="7495540"/>
            <wp:effectExtent l="0" t="0" r="0" b="0"/>
            <wp:docPr id="2007775823" name="Imagen 15" descr="Texto, Cart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775823" name="Imagen 15" descr="Texto, Carta&#10;&#10;El contenido generado por IA puede ser incorrecto.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32158E" wp14:editId="4FB3CF41">
            <wp:extent cx="5791835" cy="7495540"/>
            <wp:effectExtent l="0" t="0" r="0" b="0"/>
            <wp:docPr id="1518995868" name="Imagen 16" descr="Texto, Cart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995868" name="Imagen 16" descr="Texto, Carta&#10;&#10;El contenido generado por IA puede ser incorrecto.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18B0CFA" wp14:editId="1E201434">
            <wp:extent cx="5791835" cy="7495540"/>
            <wp:effectExtent l="0" t="0" r="0" b="0"/>
            <wp:docPr id="775503633" name="Imagen 17" descr="Texto, Cart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503633" name="Imagen 17" descr="Texto, Carta&#10;&#10;El contenido generado por IA puede ser incorrecto.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8F069E" wp14:editId="42ADBC5D">
            <wp:extent cx="5791835" cy="7495540"/>
            <wp:effectExtent l="0" t="0" r="0" b="0"/>
            <wp:docPr id="1522421567" name="Imagen 18" descr="Texto, Cart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421567" name="Imagen 18" descr="Texto, Carta&#10;&#10;El contenido generado por IA puede ser incorrecto.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B5AE89" wp14:editId="370B2C42">
            <wp:extent cx="5791835" cy="7495540"/>
            <wp:effectExtent l="0" t="0" r="0" b="0"/>
            <wp:docPr id="239171233" name="Imagen 19" descr="Texto, Cart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171233" name="Imagen 19" descr="Texto, Carta&#10;&#10;El contenido generado por IA puede ser incorrecto.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386FBD" wp14:editId="1D03D4E6">
            <wp:extent cx="5791835" cy="7495540"/>
            <wp:effectExtent l="0" t="0" r="0" b="0"/>
            <wp:docPr id="438114762" name="Imagen 20" descr="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114762" name="Imagen 20" descr="Texto&#10;&#10;El contenido generado por IA puede ser incorrecto.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D455A8" wp14:editId="2D331D9D">
            <wp:extent cx="5791835" cy="7495540"/>
            <wp:effectExtent l="0" t="0" r="0" b="0"/>
            <wp:docPr id="877657743" name="Imagen 21" descr="Texto, 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657743" name="Imagen 21" descr="Texto, Tabla&#10;&#10;El contenido generado por IA puede ser incorrecto.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3BE33E" wp14:editId="2D22DADD">
            <wp:extent cx="5791835" cy="7495540"/>
            <wp:effectExtent l="0" t="0" r="0" b="0"/>
            <wp:docPr id="1997068089" name="Imagen 22" descr="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068089" name="Imagen 22" descr="Texto&#10;&#10;El contenido generado por IA puede ser incorrecto.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DD173C" wp14:editId="2EB6929A">
            <wp:extent cx="5791835" cy="7495540"/>
            <wp:effectExtent l="0" t="0" r="0" b="0"/>
            <wp:docPr id="1240698107" name="Imagen 23" descr="Texto, Cart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698107" name="Imagen 23" descr="Texto, Carta&#10;&#10;El contenido generado por IA puede ser incorrecto.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1ACB8F" wp14:editId="65EF7709">
            <wp:extent cx="5791835" cy="7495540"/>
            <wp:effectExtent l="0" t="0" r="0" b="0"/>
            <wp:docPr id="1215301782" name="Imagen 24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301782" name="Imagen 24" descr="Tabla&#10;&#10;El contenido generado por IA puede ser incorrecto.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CD6B07" wp14:editId="092B873A">
            <wp:extent cx="5791835" cy="7495540"/>
            <wp:effectExtent l="0" t="0" r="0" b="0"/>
            <wp:docPr id="59498012" name="Imagen 25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98012" name="Imagen 25" descr="Tabla&#10;&#10;El contenido generado por IA puede ser incorrecto.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ACFDEC" wp14:editId="3D693BE5">
            <wp:extent cx="5791835" cy="7495540"/>
            <wp:effectExtent l="0" t="0" r="0" b="0"/>
            <wp:docPr id="881286287" name="Imagen 26" descr="Map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286287" name="Imagen 26" descr="Mapa&#10;&#10;El contenido generado por IA puede ser incorrecto.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118BB0" wp14:editId="5A1A48D7">
            <wp:extent cx="5791835" cy="7495540"/>
            <wp:effectExtent l="0" t="0" r="0" b="0"/>
            <wp:docPr id="1635158918" name="Imagen 27" descr="Map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158918" name="Imagen 27" descr="Mapa&#10;&#10;El contenido generado por IA puede ser incorrecto.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1D1591" wp14:editId="0ACC4907">
            <wp:extent cx="5791835" cy="7495540"/>
            <wp:effectExtent l="0" t="0" r="0" b="0"/>
            <wp:docPr id="291074953" name="Imagen 28" descr="Map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074953" name="Imagen 28" descr="Mapa&#10;&#10;El contenido generado por IA puede ser incorrecto.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8447D1" wp14:editId="24B69058">
            <wp:extent cx="5791835" cy="7495540"/>
            <wp:effectExtent l="0" t="0" r="0" b="0"/>
            <wp:docPr id="1428976745" name="Imagen 29" descr="Map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8976745" name="Imagen 29" descr="Mapa&#10;&#10;El contenido generado por IA puede ser incorrecto.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7C41A" w14:textId="4442B98E" w:rsidR="00736029" w:rsidRDefault="00736029" w:rsidP="003F51E3">
      <w:r>
        <w:rPr>
          <w:noProof/>
        </w:rPr>
        <w:lastRenderedPageBreak/>
        <w:drawing>
          <wp:inline distT="0" distB="0" distL="0" distR="0" wp14:anchorId="4ED565B6" wp14:editId="3082CB1B">
            <wp:extent cx="5791835" cy="7495540"/>
            <wp:effectExtent l="0" t="0" r="0" b="0"/>
            <wp:docPr id="2032331886" name="Imagen 9" descr="Map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2331886" name="Imagen 9" descr="Mapa&#10;&#10;El contenido generado por IA puede ser incorrecto.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E4DD6" w14:textId="1F9BB450" w:rsidR="00FB5F0D" w:rsidRDefault="00736029" w:rsidP="003F51E3">
      <w:r>
        <w:rPr>
          <w:noProof/>
        </w:rPr>
        <w:lastRenderedPageBreak/>
        <w:drawing>
          <wp:inline distT="0" distB="0" distL="0" distR="0" wp14:anchorId="090BE841" wp14:editId="336122DA">
            <wp:extent cx="5791835" cy="7495540"/>
            <wp:effectExtent l="0" t="0" r="0" b="0"/>
            <wp:docPr id="1656622083" name="Imagen 10" descr="Una captura de pantalla de un celular con letr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622083" name="Imagen 10" descr="Una captura de pantalla de un celular con letras&#10;&#10;El contenido generado por IA puede ser incorrecto.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29D55" w14:textId="5AE57F98" w:rsidR="00FB5F0D" w:rsidRDefault="00FB5F0D" w:rsidP="003F51E3">
      <w:pPr>
        <w:sectPr w:rsidR="00FB5F0D" w:rsidSect="00D6473C">
          <w:headerReference w:type="default" r:id="rId54"/>
          <w:footerReference w:type="default" r:id="rId55"/>
          <w:pgSz w:w="12240" w:h="15840"/>
          <w:pgMar w:top="284" w:right="1701" w:bottom="1701" w:left="1418" w:header="777" w:footer="0" w:gutter="0"/>
          <w:pgNumType w:start="12"/>
          <w:cols w:space="708"/>
          <w:docGrid w:linePitch="360"/>
        </w:sectPr>
      </w:pPr>
    </w:p>
    <w:p w14:paraId="59E79951" w14:textId="77777777" w:rsidR="00F4368F" w:rsidRDefault="003F51E3" w:rsidP="005407F0">
      <w:pPr>
        <w:pStyle w:val="Ttulo1"/>
        <w:ind w:left="1134" w:hanging="1134"/>
      </w:pPr>
      <w:bookmarkStart w:id="8" w:name="_Toc192149522"/>
      <w:r>
        <w:lastRenderedPageBreak/>
        <w:t>Resolución N°56/2019 aprueba el Protocolo de Ingreso a La Reserva Nacional Los Flamencos</w:t>
      </w:r>
      <w:bookmarkEnd w:id="8"/>
    </w:p>
    <w:p w14:paraId="337BF83A" w14:textId="3B5B2C6A" w:rsidR="00827B06" w:rsidRPr="00827B06" w:rsidRDefault="00827B06" w:rsidP="00827B06">
      <w:r>
        <w:rPr>
          <w:noProof/>
        </w:rPr>
        <w:drawing>
          <wp:inline distT="0" distB="0" distL="0" distR="0" wp14:anchorId="33C3B2E1" wp14:editId="7E0F1DF1">
            <wp:extent cx="5474524" cy="7084892"/>
            <wp:effectExtent l="0" t="0" r="0" b="1905"/>
            <wp:docPr id="791335909" name="Imagen 52" descr="Texto, Cart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335909" name="Imagen 52" descr="Texto, Carta&#10;&#10;El contenido generado por IA puede ser incorrecto.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8119" cy="7115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D6BC5" w14:textId="7DAB1FDA" w:rsidR="009B1E83" w:rsidRDefault="00C246D3" w:rsidP="00F4368F">
      <w:r>
        <w:rPr>
          <w:noProof/>
        </w:rPr>
        <w:lastRenderedPageBreak/>
        <w:drawing>
          <wp:inline distT="0" distB="0" distL="0" distR="0" wp14:anchorId="0C02712F" wp14:editId="5D62B4FB">
            <wp:extent cx="5791835" cy="7495540"/>
            <wp:effectExtent l="0" t="0" r="0" b="0"/>
            <wp:docPr id="835511577" name="Imagen 53" descr="Texto, Cart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511577" name="Imagen 53" descr="Texto, Carta&#10;&#10;El contenido generado por IA puede ser incorrecto.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320A2D" wp14:editId="6070AB26">
            <wp:extent cx="5791835" cy="7495540"/>
            <wp:effectExtent l="0" t="0" r="0" b="0"/>
            <wp:docPr id="1696750457" name="Imagen 54" descr="Imagen que contien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750457" name="Imagen 54" descr="Imagen que contiene Texto&#10;&#10;El contenido generado por IA puede ser incorrecto.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1D319" w14:textId="77777777" w:rsidR="009B1E83" w:rsidRPr="009B1E83" w:rsidRDefault="009B1E83" w:rsidP="009B1E83">
      <w:pPr>
        <w:sectPr w:rsidR="009B1E83" w:rsidRPr="009B1E83" w:rsidSect="00D6473C">
          <w:headerReference w:type="default" r:id="rId59"/>
          <w:pgSz w:w="12240" w:h="15840"/>
          <w:pgMar w:top="284" w:right="1701" w:bottom="1701" w:left="1418" w:header="777" w:footer="0" w:gutter="0"/>
          <w:pgNumType w:start="34"/>
          <w:cols w:space="708"/>
          <w:docGrid w:linePitch="360"/>
        </w:sectPr>
      </w:pPr>
    </w:p>
    <w:p w14:paraId="1E83BEC4" w14:textId="77777777" w:rsidR="00F4368F" w:rsidRDefault="003F51E3" w:rsidP="00C246D3">
      <w:pPr>
        <w:pStyle w:val="Ttulo1"/>
        <w:ind w:left="1134" w:hanging="1134"/>
        <w:jc w:val="left"/>
      </w:pPr>
      <w:bookmarkStart w:id="9" w:name="_Toc192149523"/>
      <w:r>
        <w:lastRenderedPageBreak/>
        <w:t xml:space="preserve">Protocolo </w:t>
      </w:r>
      <w:r w:rsidR="00C246D3">
        <w:t>de ingreso al territorio de la comunidad indígena Atacameña de Peine</w:t>
      </w:r>
      <w:bookmarkEnd w:id="9"/>
    </w:p>
    <w:p w14:paraId="0876EFD1" w14:textId="77115425" w:rsidR="00827B06" w:rsidRPr="00827B06" w:rsidRDefault="00827B06" w:rsidP="00827B06">
      <w:r>
        <w:rPr>
          <w:noProof/>
        </w:rPr>
        <w:drawing>
          <wp:inline distT="0" distB="0" distL="0" distR="0" wp14:anchorId="6ED6170F" wp14:editId="686BF506">
            <wp:extent cx="5842659" cy="7083771"/>
            <wp:effectExtent l="0" t="0" r="5715" b="3175"/>
            <wp:docPr id="396016002" name="Imagen 30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016002" name="Imagen 30" descr="Interfaz de usuario gráfica&#10;&#10;El contenido generado por IA puede ser incorrecto.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6686" cy="7125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E0863" w14:textId="4CE22429" w:rsidR="00C246D3" w:rsidRDefault="00C246D3" w:rsidP="00F4368F">
      <w:r>
        <w:rPr>
          <w:noProof/>
        </w:rPr>
        <w:lastRenderedPageBreak/>
        <w:drawing>
          <wp:inline distT="0" distB="0" distL="0" distR="0" wp14:anchorId="783F30F7" wp14:editId="452AC6F2">
            <wp:extent cx="5791835" cy="7495540"/>
            <wp:effectExtent l="0" t="0" r="0" b="0"/>
            <wp:docPr id="65541647" name="Imagen 32" descr="Texto, Cart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41647" name="Imagen 32" descr="Texto, Carta&#10;&#10;El contenido generado por IA puede ser incorrecto.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50C37E" wp14:editId="0CFF9CB0">
            <wp:extent cx="5791835" cy="7495540"/>
            <wp:effectExtent l="0" t="0" r="0" b="0"/>
            <wp:docPr id="771010010" name="Imagen 33" descr="Texto, Cart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010010" name="Imagen 33" descr="Texto, Carta&#10;&#10;El contenido generado por IA puede ser incorrecto.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CD0792" wp14:editId="188DA4FF">
            <wp:extent cx="5791835" cy="7495540"/>
            <wp:effectExtent l="0" t="0" r="0" b="0"/>
            <wp:docPr id="1111972806" name="Imagen 34" descr="Texto, Cart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972806" name="Imagen 34" descr="Texto, Carta&#10;&#10;El contenido generado por IA puede ser incorrecto.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F77292" wp14:editId="019DA9F4">
            <wp:extent cx="5791835" cy="7495540"/>
            <wp:effectExtent l="0" t="0" r="0" b="0"/>
            <wp:docPr id="1045850910" name="Imagen 35" descr="Texto, Cart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850910" name="Imagen 35" descr="Texto, Carta&#10;&#10;El contenido generado por IA puede ser incorrecto.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6BBAAD" wp14:editId="13B42936">
            <wp:extent cx="5791835" cy="7495540"/>
            <wp:effectExtent l="0" t="0" r="0" b="0"/>
            <wp:docPr id="824663266" name="Imagen 36" descr="Texto, Cart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663266" name="Imagen 36" descr="Texto, Carta&#10;&#10;El contenido generado por IA puede ser incorrecto.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CE0DBD" wp14:editId="7938D0EE">
            <wp:extent cx="5791835" cy="7495540"/>
            <wp:effectExtent l="0" t="0" r="0" b="0"/>
            <wp:docPr id="492048547" name="Imagen 37" descr="Texto, Cart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048547" name="Imagen 37" descr="Texto, Carta&#10;&#10;El contenido generado por IA puede ser incorrecto.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223C17" wp14:editId="002A7E38">
            <wp:extent cx="5791835" cy="7495540"/>
            <wp:effectExtent l="0" t="0" r="0" b="0"/>
            <wp:docPr id="1172921841" name="Imagen 38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921841" name="Imagen 38" descr="Tabla&#10;&#10;El contenido generado por IA puede ser incorrecto.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A2115AA" wp14:editId="4D52E510">
            <wp:extent cx="5791835" cy="7495540"/>
            <wp:effectExtent l="0" t="0" r="0" b="0"/>
            <wp:docPr id="1224093096" name="Imagen 39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093096" name="Imagen 39" descr="Tabla&#10;&#10;El contenido generado por IA puede ser incorrecto.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86AEAE" wp14:editId="4254E145">
            <wp:extent cx="5791835" cy="7495540"/>
            <wp:effectExtent l="0" t="0" r="0" b="0"/>
            <wp:docPr id="154225068" name="Imagen 40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25068" name="Imagen 40" descr="Tabla&#10;&#10;El contenido generado por IA puede ser incorrecto.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EB8988" wp14:editId="3B8D99DF">
            <wp:extent cx="5791835" cy="7495540"/>
            <wp:effectExtent l="0" t="0" r="0" b="0"/>
            <wp:docPr id="655412467" name="Imagen 41" descr="Imagen que contien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412467" name="Imagen 41" descr="Imagen que contiene Texto&#10;&#10;El contenido generado por IA puede ser incorrecto.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CD2B0F" wp14:editId="321A71D4">
            <wp:extent cx="5791835" cy="7495540"/>
            <wp:effectExtent l="0" t="0" r="0" b="0"/>
            <wp:docPr id="1834639805" name="Imagen 42" descr="Texto, Cart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639805" name="Imagen 42" descr="Texto, Carta&#10;&#10;El contenido generado por IA puede ser incorrecto.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4E7BCD8" wp14:editId="6A1E93D6">
            <wp:extent cx="5791835" cy="7495540"/>
            <wp:effectExtent l="0" t="0" r="0" b="0"/>
            <wp:docPr id="1217788442" name="Imagen 43" descr="Texto, Cart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788442" name="Imagen 43" descr="Texto, Carta&#10;&#10;El contenido generado por IA puede ser incorrecto.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A66027" wp14:editId="5FD42F11">
            <wp:extent cx="5791835" cy="7495540"/>
            <wp:effectExtent l="0" t="0" r="0" b="0"/>
            <wp:docPr id="1541073060" name="Imagen 44" descr="Texto, Cart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1073060" name="Imagen 44" descr="Texto, Carta&#10;&#10;El contenido generado por IA puede ser incorrecto.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F5068" w14:textId="5734B819" w:rsidR="00C246D3" w:rsidRPr="00C246D3" w:rsidRDefault="00C246D3" w:rsidP="00C246D3">
      <w:pPr>
        <w:sectPr w:rsidR="00C246D3" w:rsidRPr="00C246D3" w:rsidSect="00D6473C">
          <w:headerReference w:type="default" r:id="rId74"/>
          <w:pgSz w:w="12240" w:h="15840"/>
          <w:pgMar w:top="284" w:right="1701" w:bottom="1701" w:left="1418" w:header="777" w:footer="0" w:gutter="0"/>
          <w:pgNumType w:start="38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 wp14:anchorId="1C8773EC" wp14:editId="42D42675">
            <wp:extent cx="5791835" cy="7495540"/>
            <wp:effectExtent l="0" t="0" r="0" b="0"/>
            <wp:docPr id="434230560" name="Imagen 45" descr="Texto, Cart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230560" name="Imagen 45" descr="Texto, Carta&#10;&#10;El contenido generado por IA puede ser incorrecto.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A67A9F" wp14:editId="52D14F18">
            <wp:extent cx="5791835" cy="7495540"/>
            <wp:effectExtent l="0" t="0" r="0" b="0"/>
            <wp:docPr id="184672648" name="Imagen 46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72648" name="Imagen 46" descr="Tabla&#10;&#10;El contenido generado por IA puede ser incorrecto.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E2F497" wp14:editId="3831352A">
            <wp:extent cx="5791835" cy="7495540"/>
            <wp:effectExtent l="0" t="0" r="0" b="0"/>
            <wp:docPr id="783716782" name="Imagen 47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716782" name="Imagen 47" descr="Tabla&#10;&#10;El contenido generado por IA puede ser incorrecto.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D1488F" wp14:editId="4124B499">
            <wp:extent cx="5791835" cy="7495540"/>
            <wp:effectExtent l="0" t="0" r="0" b="0"/>
            <wp:docPr id="2058428700" name="Imagen 48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428700" name="Imagen 48" descr="Tabla&#10;&#10;El contenido generado por IA puede ser incorrecto.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10C71E" wp14:editId="0B57C4C7">
            <wp:extent cx="5791835" cy="7495540"/>
            <wp:effectExtent l="0" t="0" r="0" b="0"/>
            <wp:docPr id="1832147007" name="Imagen 49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2147007" name="Imagen 49" descr="Tabla&#10;&#10;El contenido generado por IA puede ser incorrecto.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0AF930" wp14:editId="1C1FCF13">
            <wp:extent cx="5791835" cy="7495540"/>
            <wp:effectExtent l="0" t="0" r="0" b="0"/>
            <wp:docPr id="2012262639" name="Imagen 50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262639" name="Imagen 50" descr="Tabla&#10;&#10;El contenido generado por IA puede ser incorrecto.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781E52" wp14:editId="6B5AF96E">
            <wp:extent cx="5791835" cy="7495540"/>
            <wp:effectExtent l="0" t="0" r="0" b="0"/>
            <wp:docPr id="953335675" name="Imagen 51" descr="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335675" name="Imagen 51" descr="Texto&#10;&#10;El contenido generado por IA puede ser incorrecto.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6EEDA" w14:textId="77777777" w:rsidR="00BF7AC4" w:rsidRPr="00765CE5" w:rsidRDefault="00BF7AC4" w:rsidP="00827B06"/>
    <w:sectPr w:rsidR="00BF7AC4" w:rsidRPr="00765CE5" w:rsidSect="00530764">
      <w:headerReference w:type="default" r:id="rId82"/>
      <w:pgSz w:w="12240" w:h="15840"/>
      <w:pgMar w:top="284" w:right="1701" w:bottom="1701" w:left="1418" w:header="777" w:footer="0" w:gutter="0"/>
      <w:pgNumType w:start="4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6BA5E2" w14:textId="77777777" w:rsidR="009954E8" w:rsidRDefault="009954E8" w:rsidP="00FA6676">
      <w:r>
        <w:separator/>
      </w:r>
    </w:p>
    <w:p w14:paraId="60C7BB26" w14:textId="77777777" w:rsidR="009954E8" w:rsidRDefault="009954E8" w:rsidP="00FA6676"/>
    <w:p w14:paraId="696377F2" w14:textId="77777777" w:rsidR="009954E8" w:rsidRDefault="009954E8" w:rsidP="00FA6676"/>
    <w:p w14:paraId="27FD6245" w14:textId="77777777" w:rsidR="009954E8" w:rsidRDefault="009954E8" w:rsidP="00FA6676"/>
    <w:p w14:paraId="3EAFC55C" w14:textId="77777777" w:rsidR="009954E8" w:rsidRDefault="009954E8" w:rsidP="00FA6676"/>
    <w:p w14:paraId="78334185" w14:textId="77777777" w:rsidR="009954E8" w:rsidRDefault="009954E8" w:rsidP="00FA6676"/>
    <w:p w14:paraId="6165891F" w14:textId="77777777" w:rsidR="009954E8" w:rsidRDefault="009954E8" w:rsidP="00FA6676"/>
    <w:p w14:paraId="0F4A4334" w14:textId="77777777" w:rsidR="009954E8" w:rsidRDefault="009954E8" w:rsidP="00FA6676"/>
    <w:p w14:paraId="2F00ECAC" w14:textId="77777777" w:rsidR="009954E8" w:rsidRDefault="009954E8" w:rsidP="00FA6676"/>
  </w:endnote>
  <w:endnote w:type="continuationSeparator" w:id="0">
    <w:p w14:paraId="59AF1DAC" w14:textId="77777777" w:rsidR="009954E8" w:rsidRDefault="009954E8" w:rsidP="00FA6676">
      <w:r>
        <w:continuationSeparator/>
      </w:r>
    </w:p>
    <w:p w14:paraId="2E12457F" w14:textId="77777777" w:rsidR="009954E8" w:rsidRDefault="009954E8" w:rsidP="00FA6676"/>
    <w:p w14:paraId="0E00F633" w14:textId="77777777" w:rsidR="009954E8" w:rsidRDefault="009954E8" w:rsidP="00FA6676"/>
    <w:p w14:paraId="55F1CCEE" w14:textId="77777777" w:rsidR="009954E8" w:rsidRDefault="009954E8" w:rsidP="00FA6676"/>
    <w:p w14:paraId="384FAE76" w14:textId="77777777" w:rsidR="009954E8" w:rsidRDefault="009954E8" w:rsidP="00FA6676"/>
    <w:p w14:paraId="63E4C333" w14:textId="77777777" w:rsidR="009954E8" w:rsidRDefault="009954E8" w:rsidP="00FA6676"/>
    <w:p w14:paraId="5A216FAA" w14:textId="77777777" w:rsidR="009954E8" w:rsidRDefault="009954E8" w:rsidP="00FA6676"/>
    <w:p w14:paraId="4FC5BB6D" w14:textId="77777777" w:rsidR="009954E8" w:rsidRDefault="009954E8" w:rsidP="00FA6676"/>
    <w:p w14:paraId="6FB4294C" w14:textId="77777777" w:rsidR="009954E8" w:rsidRDefault="009954E8" w:rsidP="00FA667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chivo">
    <w:altName w:val="Cambria"/>
    <w:charset w:val="00"/>
    <w:family w:val="swiss"/>
    <w:pitch w:val="variable"/>
    <w:sig w:usb0="2000000F" w:usb1="00000001" w:usb2="00000000" w:usb3="00000000" w:csb0="00000193" w:csb1="00000000"/>
  </w:font>
  <w:font w:name="Roboto Light">
    <w:charset w:val="00"/>
    <w:family w:val="auto"/>
    <w:pitch w:val="variable"/>
    <w:sig w:usb0="E0000AFF" w:usb1="5000217F" w:usb2="00000021" w:usb3="00000000" w:csb0="0000019F" w:csb1="00000000"/>
  </w:font>
  <w:font w:name="Times New Roman (Cuerpo en alfa">
    <w:altName w:val="Times New Roman"/>
    <w:panose1 w:val="00000000000000000000"/>
    <w:charset w:val="00"/>
    <w:family w:val="roman"/>
    <w:notTrueType/>
    <w:pitch w:val="default"/>
  </w:font>
  <w:font w:name="Calibri (Cuerpo)">
    <w:altName w:val="Calibri"/>
    <w:panose1 w:val="00000000000000000000"/>
    <w:charset w:val="00"/>
    <w:family w:val="roman"/>
    <w:notTrueType/>
    <w:pitch w:val="default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Light">
    <w:altName w:val="Calibri"/>
    <w:panose1 w:val="00000000000000000000"/>
    <w:charset w:val="00"/>
    <w:family w:val="modern"/>
    <w:notTrueType/>
    <w:pitch w:val="variable"/>
    <w:sig w:usb0="A000002F" w:usb1="40000048" w:usb2="00000000" w:usb3="00000000" w:csb0="0000011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58D018" w14:textId="77777777" w:rsidR="00D741A1" w:rsidRDefault="00F84EA9" w:rsidP="00FA6676">
    <w:pPr>
      <w:pStyle w:val="TercerTtuloPortada"/>
    </w:pPr>
    <w:r>
      <w:rPr>
        <w:noProof/>
        <w:lang w:eastAsia="es-CL"/>
      </w:rPr>
      <mc:AlternateContent>
        <mc:Choice Requires="wps">
          <w:drawing>
            <wp:anchor distT="0" distB="0" distL="114300" distR="114300" simplePos="0" relativeHeight="251794432" behindDoc="0" locked="0" layoutInCell="1" allowOverlap="1" wp14:anchorId="7D4293C4" wp14:editId="7E2BB5EB">
              <wp:simplePos x="0" y="0"/>
              <wp:positionH relativeFrom="column">
                <wp:posOffset>-1204686</wp:posOffset>
              </wp:positionH>
              <wp:positionV relativeFrom="paragraph">
                <wp:posOffset>95975</wp:posOffset>
              </wp:positionV>
              <wp:extent cx="7897384" cy="0"/>
              <wp:effectExtent l="0" t="0" r="27940" b="19050"/>
              <wp:wrapNone/>
              <wp:docPr id="10" name="Conector recto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897384" cy="0"/>
                      </a:xfrm>
                      <a:prstGeom prst="line">
                        <a:avLst/>
                      </a:prstGeom>
                      <a:ln/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3BEAF9C" id="Conector recto 10" o:spid="_x0000_s1026" style="position:absolute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94.85pt,7.55pt" to="527pt,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" strokecolor="#969696 [3209]" strokeweight=".5pt">
              <v:stroke joinstyle="miter"/>
            </v:line>
          </w:pict>
        </mc:Fallback>
      </mc:AlternateContent>
    </w:r>
  </w:p>
  <w:p w14:paraId="5133EF3A" w14:textId="77777777" w:rsidR="00D741A1" w:rsidRPr="002D5781" w:rsidRDefault="00A910E3" w:rsidP="00FA6676">
    <w:pPr>
      <w:pStyle w:val="TercerTtuloPortada"/>
      <w:rPr>
        <w:color w:val="404040"/>
        <w:sz w:val="18"/>
        <w:szCs w:val="20"/>
      </w:rPr>
    </w:pPr>
    <w:r>
      <w:rPr>
        <w:noProof/>
        <w:color w:val="C8B4A0"/>
        <w:sz w:val="18"/>
        <w:szCs w:val="20"/>
      </w:rPr>
      <mc:AlternateContent>
        <mc:Choice Requires="wps">
          <w:drawing>
            <wp:anchor distT="0" distB="0" distL="114300" distR="114300" simplePos="0" relativeHeight="251828224" behindDoc="0" locked="0" layoutInCell="1" allowOverlap="1" wp14:anchorId="6DEEF1FA" wp14:editId="716366E9">
              <wp:simplePos x="0" y="0"/>
              <wp:positionH relativeFrom="column">
                <wp:posOffset>4835635</wp:posOffset>
              </wp:positionH>
              <wp:positionV relativeFrom="paragraph">
                <wp:posOffset>11817</wp:posOffset>
              </wp:positionV>
              <wp:extent cx="972820" cy="548640"/>
              <wp:effectExtent l="0" t="0" r="0" b="3810"/>
              <wp:wrapNone/>
              <wp:docPr id="2" name="Cuadro de text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72820" cy="5486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32274A9" w14:textId="0D408715" w:rsidR="00A910E3" w:rsidRDefault="00D739BA" w:rsidP="00A910E3">
                          <w:pPr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7F8AD7E3" wp14:editId="2FE006B6">
                                <wp:extent cx="447152" cy="439168"/>
                                <wp:effectExtent l="0" t="0" r="0" b="0"/>
                                <wp:docPr id="217724370" name="Gráfico 140403750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404037508" name="Gráfico 1404037508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447152" cy="439168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DEEF1FA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380.75pt;margin-top:.95pt;width:76.6pt;height:43.2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" filled="f" stroked="f" strokeweight=".5pt">
              <v:textbox>
                <w:txbxContent>
                  <w:p w14:paraId="032274A9" w14:textId="0D408715" w:rsidR="00A910E3" w:rsidRDefault="00D739BA" w:rsidP="00A910E3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 wp14:anchorId="7F8AD7E3" wp14:editId="2FE006B6">
                          <wp:extent cx="447152" cy="439168"/>
                          <wp:effectExtent l="0" t="0" r="0" b="0"/>
                          <wp:docPr id="217724370" name="Gráfico 140403750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404037508" name="Gráfico 1404037508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447152" cy="439168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="00D741A1" w:rsidRPr="002D5781">
      <w:rPr>
        <w:color w:val="404040"/>
        <w:sz w:val="18"/>
        <w:szCs w:val="20"/>
      </w:rPr>
      <w:t xml:space="preserve">Preparado por </w:t>
    </w:r>
    <w:r w:rsidR="00D741A1" w:rsidRPr="002D5781">
      <w:rPr>
        <w:b/>
        <w:color w:val="404040"/>
        <w:spacing w:val="6"/>
        <w:sz w:val="18"/>
        <w:szCs w:val="20"/>
      </w:rPr>
      <w:t xml:space="preserve">geobiota </w:t>
    </w:r>
  </w:p>
  <w:p w14:paraId="506D5AFD" w14:textId="0DD1C4A5" w:rsidR="00D741A1" w:rsidRPr="002D5781" w:rsidRDefault="00C72DC1" w:rsidP="00FA6676">
    <w:pPr>
      <w:pStyle w:val="TercerTtuloPortada"/>
      <w:rPr>
        <w:color w:val="404040"/>
        <w:sz w:val="18"/>
        <w:szCs w:val="20"/>
      </w:rPr>
    </w:pPr>
    <w:r w:rsidRPr="002D5781">
      <w:rPr>
        <w:color w:val="404040"/>
        <w:sz w:val="18"/>
        <w:szCs w:val="20"/>
      </w:rPr>
      <w:t>para</w:t>
    </w:r>
    <w:r w:rsidRPr="002D5781">
      <w:rPr>
        <w:b/>
        <w:bCs/>
        <w:color w:val="404040"/>
        <w:sz w:val="18"/>
        <w:szCs w:val="20"/>
      </w:rPr>
      <w:t xml:space="preserve"> </w:t>
    </w:r>
    <w:r w:rsidR="006D1D99">
      <w:rPr>
        <w:b/>
        <w:bCs/>
        <w:color w:val="404040"/>
        <w:sz w:val="18"/>
        <w:szCs w:val="20"/>
      </w:rPr>
      <w:t>SQM Salar S</w:t>
    </w:r>
    <w:r w:rsidR="0042097A">
      <w:rPr>
        <w:b/>
        <w:bCs/>
        <w:color w:val="404040"/>
        <w:sz w:val="18"/>
        <w:szCs w:val="20"/>
      </w:rPr>
      <w:t>p</w:t>
    </w:r>
    <w:r w:rsidR="006D1D99">
      <w:rPr>
        <w:b/>
        <w:bCs/>
        <w:color w:val="404040"/>
        <w:sz w:val="18"/>
        <w:szCs w:val="20"/>
      </w:rPr>
      <w:t>A</w:t>
    </w:r>
  </w:p>
  <w:p w14:paraId="0E486A5D" w14:textId="626281A2" w:rsidR="00D741A1" w:rsidRPr="00EE67E7" w:rsidRDefault="00000000" w:rsidP="00FA6676">
    <w:pPr>
      <w:pStyle w:val="TercerTtuloPortada"/>
      <w:rPr>
        <w:color w:val="A0968C"/>
        <w:sz w:val="18"/>
        <w:szCs w:val="20"/>
      </w:rPr>
    </w:pPr>
    <w:sdt>
      <w:sdtPr>
        <w:rPr>
          <w:color w:val="A0968C"/>
          <w:sz w:val="18"/>
          <w:szCs w:val="20"/>
        </w:rPr>
        <w:alias w:val="Codigo proyecto"/>
        <w:tag w:val=""/>
        <w:id w:val="-775717241"/>
        <w:placeholder>
          <w:docPart w:val="8E501D0D1FAD4BE994D86FF94CAE5ABB"/>
        </w:placeholder>
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<w:text w:multiLine="1"/>
      </w:sdtPr>
      <w:sdtContent>
        <w:r w:rsidR="00EE67E7" w:rsidRPr="00EE67E7">
          <w:rPr>
            <w:color w:val="A0968C"/>
            <w:sz w:val="18"/>
            <w:szCs w:val="20"/>
          </w:rPr>
          <w:t>GEOB.SQMSL8</w:t>
        </w:r>
        <w:r w:rsidR="0042097A">
          <w:rPr>
            <w:color w:val="A0968C"/>
            <w:sz w:val="18"/>
            <w:szCs w:val="20"/>
          </w:rPr>
          <w:t>6</w:t>
        </w:r>
        <w:r w:rsidR="002D32AD">
          <w:rPr>
            <w:color w:val="A0968C"/>
            <w:sz w:val="18"/>
            <w:szCs w:val="20"/>
          </w:rPr>
          <w:t>1</w:t>
        </w:r>
        <w:r w:rsidR="00EE67E7" w:rsidRPr="00EE67E7">
          <w:rPr>
            <w:color w:val="A0968C"/>
            <w:sz w:val="18"/>
            <w:szCs w:val="20"/>
          </w:rPr>
          <w:t>.INF</w:t>
        </w:r>
        <w:proofErr w:type="gramStart"/>
        <w:r w:rsidR="00D43182">
          <w:rPr>
            <w:color w:val="A0968C"/>
            <w:sz w:val="18"/>
            <w:szCs w:val="20"/>
          </w:rPr>
          <w:t>0</w:t>
        </w:r>
        <w:r w:rsidR="00EE67E7" w:rsidRPr="00EE67E7">
          <w:rPr>
            <w:color w:val="A0968C"/>
            <w:sz w:val="18"/>
            <w:szCs w:val="20"/>
          </w:rPr>
          <w:t>1.ANX</w:t>
        </w:r>
        <w:proofErr w:type="gramEnd"/>
        <w:r w:rsidR="00320D8F">
          <w:rPr>
            <w:color w:val="A0968C"/>
            <w:sz w:val="18"/>
            <w:szCs w:val="20"/>
          </w:rPr>
          <w:t>00</w:t>
        </w:r>
        <w:r w:rsidR="00EE67E7">
          <w:rPr>
            <w:color w:val="A0968C"/>
            <w:sz w:val="18"/>
            <w:szCs w:val="20"/>
          </w:rPr>
          <w:t>2</w:t>
        </w:r>
      </w:sdtContent>
    </w:sdt>
  </w:p>
  <w:p w14:paraId="0B252C15" w14:textId="46F44557" w:rsidR="00D741A1" w:rsidRPr="000B4E8B" w:rsidRDefault="0042097A" w:rsidP="00FA6676">
    <w:pPr>
      <w:pStyle w:val="TercerTtuloPortada"/>
      <w:rPr>
        <w:color w:val="404040"/>
      </w:rPr>
    </w:pPr>
    <w:r>
      <w:rPr>
        <w:color w:val="404040"/>
        <w:sz w:val="18"/>
        <w:szCs w:val="20"/>
      </w:rPr>
      <w:t>Marzo</w:t>
    </w:r>
    <w:r w:rsidR="00D741A1" w:rsidRPr="002D5781">
      <w:rPr>
        <w:color w:val="404040"/>
        <w:sz w:val="18"/>
        <w:szCs w:val="20"/>
      </w:rPr>
      <w:t>, 202</w:t>
    </w:r>
    <w:r>
      <w:rPr>
        <w:color w:val="404040"/>
        <w:sz w:val="18"/>
        <w:szCs w:val="20"/>
      </w:rPr>
      <w:t>5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12327" w:type="dxa"/>
      <w:tblInd w:w="-1418" w:type="dxa"/>
      <w:tblBorders>
        <w:top w:val="single" w:sz="4" w:space="0" w:color="969696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418"/>
      <w:gridCol w:w="2410"/>
      <w:gridCol w:w="6662"/>
      <w:gridCol w:w="1837"/>
    </w:tblGrid>
    <w:tr w:rsidR="008C703F" w:rsidRPr="00EE67E7" w14:paraId="64E34525" w14:textId="77777777" w:rsidTr="000F4814">
      <w:trPr>
        <w:trHeight w:hRule="exact" w:val="815"/>
      </w:trPr>
      <w:tc>
        <w:tcPr>
          <w:tcW w:w="1418" w:type="dxa"/>
        </w:tcPr>
        <w:p w14:paraId="2BEE0E1D" w14:textId="77777777" w:rsidR="008C703F" w:rsidRDefault="008C703F" w:rsidP="008C703F">
          <w:pPr>
            <w:pStyle w:val="Piedepgina"/>
            <w:rPr>
              <w:noProof/>
              <w:color w:val="C8B4A0"/>
              <w:sz w:val="18"/>
              <w:szCs w:val="20"/>
            </w:rPr>
          </w:pPr>
        </w:p>
      </w:tc>
      <w:tc>
        <w:tcPr>
          <w:tcW w:w="2410" w:type="dxa"/>
          <w:shd w:val="clear" w:color="auto" w:fill="auto"/>
        </w:tcPr>
        <w:p w14:paraId="66A03650" w14:textId="77777777" w:rsidR="008C703F" w:rsidRDefault="008C703F" w:rsidP="008C703F">
          <w:pPr>
            <w:pStyle w:val="Piedepgina"/>
          </w:pPr>
          <w:r>
            <w:rPr>
              <w:noProof/>
              <w:color w:val="C8B4A0"/>
              <w:sz w:val="18"/>
              <w:szCs w:val="20"/>
            </w:rPr>
            <mc:AlternateContent>
              <mc:Choice Requires="wps">
                <w:drawing>
                  <wp:anchor distT="0" distB="0" distL="114300" distR="114300" simplePos="0" relativeHeight="251857920" behindDoc="0" locked="0" layoutInCell="1" allowOverlap="1" wp14:anchorId="54992C54" wp14:editId="13466FBB">
                    <wp:simplePos x="0" y="0"/>
                    <wp:positionH relativeFrom="column">
                      <wp:posOffset>-52400</wp:posOffset>
                    </wp:positionH>
                    <wp:positionV relativeFrom="paragraph">
                      <wp:posOffset>84277</wp:posOffset>
                    </wp:positionV>
                    <wp:extent cx="790041" cy="380390"/>
                    <wp:effectExtent l="0" t="0" r="10160" b="13335"/>
                    <wp:wrapNone/>
                    <wp:docPr id="53" name="Cuadro de texto 5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90041" cy="38039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101D4CF9" w14:textId="77777777" w:rsidR="008C703F" w:rsidRDefault="008C703F" w:rsidP="008C703F">
                                <w:pPr>
                                  <w:jc w:val="center"/>
                                </w:pPr>
                                <w:r>
                                  <w:t>LOGO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shapetype w14:anchorId="54992C54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53" o:spid="_x0000_s1027" type="#_x0000_t202" style="position:absolute;left:0;text-align:left;margin-left:-4.15pt;margin-top:6.65pt;width:62.2pt;height:29.95pt;z-index:251857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" fillcolor="#fafafa [3201]" strokeweight=".5pt">
                    <v:textbox>
                      <w:txbxContent>
                        <w:p w14:paraId="101D4CF9" w14:textId="77777777" w:rsidR="008C703F" w:rsidRDefault="008C703F" w:rsidP="008C703F">
                          <w:pPr>
                            <w:jc w:val="center"/>
                          </w:pPr>
                          <w:r>
                            <w:t>LOGO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</w:tc>
      <w:tc>
        <w:tcPr>
          <w:tcW w:w="6662" w:type="dxa"/>
          <w:shd w:val="clear" w:color="auto" w:fill="auto"/>
        </w:tcPr>
        <w:p w14:paraId="2B509BB7" w14:textId="1C09A85F" w:rsidR="008C703F" w:rsidRPr="00AD7E5B" w:rsidRDefault="008C703F" w:rsidP="008C703F">
          <w:pPr>
            <w:pStyle w:val="Piedepgina"/>
            <w:spacing w:before="120"/>
            <w:jc w:val="right"/>
            <w:rPr>
              <w:b/>
              <w:bCs/>
              <w:sz w:val="16"/>
              <w:szCs w:val="18"/>
            </w:rPr>
          </w:pPr>
          <w:r>
            <w:rPr>
              <w:b/>
              <w:bCs/>
              <w:sz w:val="16"/>
              <w:szCs w:val="18"/>
            </w:rPr>
            <w:fldChar w:fldCharType="begin"/>
          </w:r>
          <w:r>
            <w:rPr>
              <w:b/>
              <w:bCs/>
              <w:sz w:val="16"/>
              <w:szCs w:val="18"/>
            </w:rPr>
            <w:instrText xml:space="preserve"> TITLE   \* MERGEFORMAT </w:instrText>
          </w:r>
          <w:r>
            <w:rPr>
              <w:b/>
              <w:bCs/>
              <w:sz w:val="16"/>
              <w:szCs w:val="18"/>
            </w:rPr>
            <w:fldChar w:fldCharType="separate"/>
          </w:r>
          <w:r w:rsidR="009B1E83">
            <w:rPr>
              <w:b/>
              <w:bCs/>
              <w:sz w:val="16"/>
              <w:szCs w:val="18"/>
            </w:rPr>
            <w:t>Anexo 2. Documentos de respaldo, monitoreo dentro de la Reserva Nacional Los Flamencos</w:t>
          </w:r>
          <w:r>
            <w:rPr>
              <w:b/>
              <w:bCs/>
              <w:sz w:val="16"/>
              <w:szCs w:val="18"/>
            </w:rPr>
            <w:fldChar w:fldCharType="end"/>
          </w:r>
        </w:p>
        <w:p w14:paraId="4E729099" w14:textId="71E421A1" w:rsidR="008C703F" w:rsidRPr="00EE67E7" w:rsidRDefault="008C703F" w:rsidP="008C703F">
          <w:pPr>
            <w:pStyle w:val="Piedepgina"/>
            <w:jc w:val="right"/>
            <w:rPr>
              <w:color w:val="A0968C"/>
              <w:lang w:val="en-US"/>
            </w:rPr>
          </w:pPr>
          <w:r w:rsidRPr="002530DE">
            <w:rPr>
              <w:color w:val="A0968C"/>
              <w:sz w:val="16"/>
              <w:szCs w:val="18"/>
            </w:rPr>
            <w:fldChar w:fldCharType="begin"/>
          </w:r>
          <w:r w:rsidRPr="00EE67E7">
            <w:rPr>
              <w:color w:val="A0968C"/>
              <w:sz w:val="16"/>
              <w:szCs w:val="18"/>
              <w:lang w:val="en-US"/>
            </w:rPr>
            <w:instrText xml:space="preserve"> COMMENTS   \* MERGEFORMAT </w:instrText>
          </w:r>
          <w:r w:rsidRPr="002530DE">
            <w:rPr>
              <w:color w:val="A0968C"/>
              <w:sz w:val="16"/>
              <w:szCs w:val="18"/>
            </w:rPr>
            <w:fldChar w:fldCharType="separate"/>
          </w:r>
          <w:r w:rsidR="009B1E83">
            <w:rPr>
              <w:color w:val="A0968C"/>
              <w:sz w:val="16"/>
              <w:szCs w:val="18"/>
              <w:lang w:val="en-US"/>
            </w:rPr>
            <w:t>GEOB.SQMSL810.INF017.ANX2</w:t>
          </w:r>
          <w:r w:rsidRPr="002530DE">
            <w:rPr>
              <w:color w:val="A0968C"/>
              <w:sz w:val="16"/>
              <w:szCs w:val="18"/>
            </w:rPr>
            <w:fldChar w:fldCharType="end"/>
          </w:r>
        </w:p>
      </w:tc>
      <w:tc>
        <w:tcPr>
          <w:tcW w:w="1837" w:type="dxa"/>
        </w:tcPr>
        <w:p w14:paraId="1C22249C" w14:textId="77777777" w:rsidR="008C703F" w:rsidRPr="00EE67E7" w:rsidRDefault="008C703F" w:rsidP="008C703F">
          <w:pPr>
            <w:pStyle w:val="Piedepgina"/>
            <w:spacing w:before="120"/>
            <w:jc w:val="right"/>
            <w:rPr>
              <w:b/>
              <w:bCs/>
              <w:sz w:val="16"/>
              <w:szCs w:val="18"/>
              <w:lang w:val="en-US"/>
            </w:rPr>
          </w:pPr>
        </w:p>
      </w:tc>
    </w:tr>
  </w:tbl>
  <w:p w14:paraId="7DE0796D" w14:textId="77777777" w:rsidR="00D741A1" w:rsidRPr="00EE67E7" w:rsidRDefault="00D741A1" w:rsidP="00CB2F8A">
    <w:pPr>
      <w:pStyle w:val="Piedepgina"/>
      <w:rPr>
        <w:lang w:val="en-US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12333" w:type="dxa"/>
      <w:tblInd w:w="-1418" w:type="dxa"/>
      <w:tblBorders>
        <w:top w:val="single" w:sz="4" w:space="0" w:color="969696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702"/>
      <w:gridCol w:w="2268"/>
      <w:gridCol w:w="6804"/>
      <w:gridCol w:w="1559"/>
    </w:tblGrid>
    <w:tr w:rsidR="008C703F" w:rsidRPr="00EE67E7" w14:paraId="263EFC58" w14:textId="77777777" w:rsidTr="00D3687E">
      <w:trPr>
        <w:trHeight w:hRule="exact" w:val="815"/>
      </w:trPr>
      <w:tc>
        <w:tcPr>
          <w:tcW w:w="1702" w:type="dxa"/>
        </w:tcPr>
        <w:p w14:paraId="2F29A07F" w14:textId="77777777" w:rsidR="008C703F" w:rsidRDefault="008C703F" w:rsidP="008C703F">
          <w:pPr>
            <w:pStyle w:val="Piedepgina"/>
            <w:rPr>
              <w:noProof/>
              <w:color w:val="C8B4A0"/>
              <w:sz w:val="18"/>
              <w:szCs w:val="20"/>
            </w:rPr>
          </w:pPr>
        </w:p>
      </w:tc>
      <w:tc>
        <w:tcPr>
          <w:tcW w:w="2268" w:type="dxa"/>
          <w:shd w:val="clear" w:color="auto" w:fill="auto"/>
        </w:tcPr>
        <w:p w14:paraId="6AFF04F8" w14:textId="77777777" w:rsidR="008C703F" w:rsidRDefault="008C703F" w:rsidP="008C703F">
          <w:pPr>
            <w:pStyle w:val="Piedepgina"/>
          </w:pPr>
          <w:r>
            <w:rPr>
              <w:noProof/>
              <w:color w:val="C8B4A0"/>
              <w:sz w:val="18"/>
              <w:szCs w:val="20"/>
            </w:rPr>
            <mc:AlternateContent>
              <mc:Choice Requires="wps">
                <w:drawing>
                  <wp:anchor distT="0" distB="0" distL="114300" distR="114300" simplePos="0" relativeHeight="251855872" behindDoc="0" locked="0" layoutInCell="1" allowOverlap="1" wp14:anchorId="629F8A80" wp14:editId="5B3628C2">
                    <wp:simplePos x="0" y="0"/>
                    <wp:positionH relativeFrom="column">
                      <wp:posOffset>-52070</wp:posOffset>
                    </wp:positionH>
                    <wp:positionV relativeFrom="paragraph">
                      <wp:posOffset>24737</wp:posOffset>
                    </wp:positionV>
                    <wp:extent cx="978010" cy="485030"/>
                    <wp:effectExtent l="0" t="0" r="0" b="0"/>
                    <wp:wrapNone/>
                    <wp:docPr id="51" name="Cuadro de texto 5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978010" cy="4850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42CAE08" w14:textId="40C0670B" w:rsidR="008C703F" w:rsidRDefault="00D739BA" w:rsidP="008C703F">
                                <w:pPr>
                                  <w:jc w:val="center"/>
                                </w:pP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303DF6AD" wp14:editId="1795DFBE">
                                      <wp:extent cx="396097" cy="389024"/>
                                      <wp:effectExtent l="0" t="0" r="4445" b="0"/>
                                      <wp:docPr id="22" name="Gráfico 22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22" name="Gráfico 22"/>
                                              <pic:cNvPicPr>
                                                <a:picLocks noChangeAspect="1"/>
                                              </pic:cNvPicPr>
                                            </pic:nvPicPr>
                                            <pic:blipFill>
                                              <a:blip r:embed="rId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396097" cy="38902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629F8A80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51" o:spid="_x0000_s1028" type="#_x0000_t202" style="position:absolute;left:0;text-align:left;margin-left:-4.1pt;margin-top:1.95pt;width:77pt;height:38.2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" filled="f" stroked="f" strokeweight=".5pt">
                    <v:textbox>
                      <w:txbxContent>
                        <w:p w14:paraId="642CAE08" w14:textId="40C0670B" w:rsidR="008C703F" w:rsidRDefault="00D739BA" w:rsidP="008C703F">
                          <w:pPr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303DF6AD" wp14:editId="1795DFBE">
                                <wp:extent cx="396097" cy="389024"/>
                                <wp:effectExtent l="0" t="0" r="4445" b="0"/>
                                <wp:docPr id="22" name="Gráfico 22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2" name="Gráfico 22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396097" cy="389024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</w:tc>
      <w:tc>
        <w:tcPr>
          <w:tcW w:w="6804" w:type="dxa"/>
          <w:shd w:val="clear" w:color="auto" w:fill="auto"/>
        </w:tcPr>
        <w:p w14:paraId="546EA051" w14:textId="6F7D7C76" w:rsidR="008C703F" w:rsidRPr="00AD7E5B" w:rsidRDefault="009B1E83" w:rsidP="009D755F">
          <w:pPr>
            <w:pStyle w:val="EncabezadoyNumerodepginaGeob2021"/>
          </w:pPr>
          <w:fldSimple w:instr=" TITLE   \* MERGEFORMAT ">
            <w:r>
              <w:t>Anexo 2. Documentos de respaldo, monitoreo dentro de la Reserva Nacional Los Flamencos</w:t>
            </w:r>
          </w:fldSimple>
        </w:p>
        <w:p w14:paraId="330937F1" w14:textId="4D6DA884" w:rsidR="008C703F" w:rsidRPr="00EE67E7" w:rsidRDefault="008C703F" w:rsidP="008C703F">
          <w:pPr>
            <w:pStyle w:val="Piedepgina"/>
            <w:jc w:val="right"/>
            <w:rPr>
              <w:color w:val="A0968C"/>
              <w:lang w:val="en-US"/>
            </w:rPr>
          </w:pPr>
          <w:r w:rsidRPr="002530DE">
            <w:rPr>
              <w:color w:val="A0968C"/>
              <w:sz w:val="16"/>
              <w:szCs w:val="18"/>
            </w:rPr>
            <w:fldChar w:fldCharType="begin"/>
          </w:r>
          <w:r w:rsidRPr="00EE67E7">
            <w:rPr>
              <w:color w:val="A0968C"/>
              <w:sz w:val="16"/>
              <w:szCs w:val="18"/>
              <w:lang w:val="en-US"/>
            </w:rPr>
            <w:instrText xml:space="preserve"> COMMENTS   \* MERGEFORMAT </w:instrText>
          </w:r>
          <w:r w:rsidRPr="002530DE">
            <w:rPr>
              <w:color w:val="A0968C"/>
              <w:sz w:val="16"/>
              <w:szCs w:val="18"/>
            </w:rPr>
            <w:fldChar w:fldCharType="separate"/>
          </w:r>
          <w:r w:rsidR="00D43182">
            <w:rPr>
              <w:color w:val="A0968C"/>
              <w:sz w:val="16"/>
              <w:szCs w:val="18"/>
              <w:lang w:val="en-US"/>
            </w:rPr>
            <w:t>GEOB.SQMSL861.INF</w:t>
          </w:r>
          <w:proofErr w:type="gramStart"/>
          <w:r w:rsidR="00D43182">
            <w:rPr>
              <w:color w:val="A0968C"/>
              <w:sz w:val="16"/>
              <w:szCs w:val="18"/>
              <w:lang w:val="en-US"/>
            </w:rPr>
            <w:t>01.ANX</w:t>
          </w:r>
          <w:proofErr w:type="gramEnd"/>
          <w:r w:rsidR="00D43182">
            <w:rPr>
              <w:color w:val="A0968C"/>
              <w:sz w:val="16"/>
              <w:szCs w:val="18"/>
              <w:lang w:val="en-US"/>
            </w:rPr>
            <w:t>002</w:t>
          </w:r>
          <w:r w:rsidRPr="002530DE">
            <w:rPr>
              <w:color w:val="A0968C"/>
              <w:sz w:val="16"/>
              <w:szCs w:val="18"/>
            </w:rPr>
            <w:fldChar w:fldCharType="end"/>
          </w:r>
        </w:p>
      </w:tc>
      <w:tc>
        <w:tcPr>
          <w:tcW w:w="1559" w:type="dxa"/>
        </w:tcPr>
        <w:p w14:paraId="03B3DD57" w14:textId="77777777" w:rsidR="008C703F" w:rsidRPr="00EE67E7" w:rsidRDefault="008C703F" w:rsidP="008C703F">
          <w:pPr>
            <w:pStyle w:val="Piedepgina"/>
            <w:spacing w:before="120"/>
            <w:jc w:val="right"/>
            <w:rPr>
              <w:b/>
              <w:bCs/>
              <w:sz w:val="16"/>
              <w:szCs w:val="18"/>
              <w:lang w:val="en-US"/>
            </w:rPr>
          </w:pPr>
        </w:p>
      </w:tc>
    </w:tr>
  </w:tbl>
  <w:p w14:paraId="5963761D" w14:textId="77777777" w:rsidR="004F5DAD" w:rsidRPr="00EE67E7" w:rsidRDefault="004F5DAD" w:rsidP="00BB2417">
    <w:pPr>
      <w:rPr>
        <w:lang w:val="en-US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12327" w:type="dxa"/>
      <w:tblInd w:w="-1418" w:type="dxa"/>
      <w:tblBorders>
        <w:top w:val="single" w:sz="4" w:space="0" w:color="969696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418"/>
      <w:gridCol w:w="2410"/>
      <w:gridCol w:w="6662"/>
      <w:gridCol w:w="1837"/>
    </w:tblGrid>
    <w:tr w:rsidR="004D7B88" w:rsidRPr="00EE67E7" w14:paraId="5398B071" w14:textId="77777777" w:rsidTr="008C703F">
      <w:trPr>
        <w:trHeight w:hRule="exact" w:val="815"/>
      </w:trPr>
      <w:tc>
        <w:tcPr>
          <w:tcW w:w="1418" w:type="dxa"/>
        </w:tcPr>
        <w:p w14:paraId="1BD75149" w14:textId="5F1BEBA2" w:rsidR="004D7B88" w:rsidRDefault="006477A1" w:rsidP="004D7B88">
          <w:pPr>
            <w:pStyle w:val="Piedepgina"/>
            <w:rPr>
              <w:noProof/>
              <w:color w:val="C8B4A0"/>
              <w:sz w:val="18"/>
              <w:szCs w:val="20"/>
            </w:rPr>
          </w:pPr>
          <w:r>
            <w:rPr>
              <w:noProof/>
              <w:color w:val="C8B4A0"/>
              <w:sz w:val="18"/>
              <w:szCs w:val="20"/>
            </w:rPr>
            <mc:AlternateContent>
              <mc:Choice Requires="wps">
                <w:drawing>
                  <wp:anchor distT="0" distB="0" distL="114300" distR="114300" simplePos="0" relativeHeight="251874304" behindDoc="0" locked="0" layoutInCell="1" allowOverlap="1" wp14:anchorId="613F0F85" wp14:editId="2D9EF886">
                    <wp:simplePos x="0" y="0"/>
                    <wp:positionH relativeFrom="column">
                      <wp:posOffset>823475</wp:posOffset>
                    </wp:positionH>
                    <wp:positionV relativeFrom="paragraph">
                      <wp:posOffset>5715</wp:posOffset>
                    </wp:positionV>
                    <wp:extent cx="978010" cy="485030"/>
                    <wp:effectExtent l="0" t="0" r="0" b="0"/>
                    <wp:wrapNone/>
                    <wp:docPr id="6" name="Cuadro de texto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978010" cy="4850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E8AF1EB" w14:textId="77777777" w:rsidR="00D739BA" w:rsidRDefault="00D739BA" w:rsidP="00D739BA">
                                <w:pPr>
                                  <w:jc w:val="center"/>
                                </w:pP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236F7F7E" wp14:editId="6F44670C">
                                      <wp:extent cx="396097" cy="389024"/>
                                      <wp:effectExtent l="0" t="0" r="4445" b="0"/>
                                      <wp:docPr id="1039959177" name="Gráfico 7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7" name="Gráfico 7"/>
                                              <pic:cNvPicPr>
                                                <a:picLocks noChangeAspect="1"/>
                                              </pic:cNvPicPr>
                                            </pic:nvPicPr>
                                            <pic:blipFill>
                                              <a:blip r:embed="rId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396097" cy="38902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613F0F85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6" o:spid="_x0000_s1029" type="#_x0000_t202" style="position:absolute;left:0;text-align:left;margin-left:64.85pt;margin-top:.45pt;width:77pt;height:38.2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" filled="f" stroked="f" strokeweight=".5pt">
                    <v:textbox>
                      <w:txbxContent>
                        <w:p w14:paraId="2E8AF1EB" w14:textId="77777777" w:rsidR="00D739BA" w:rsidRDefault="00D739BA" w:rsidP="00D739BA">
                          <w:pPr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236F7F7E" wp14:editId="6F44670C">
                                <wp:extent cx="396097" cy="389024"/>
                                <wp:effectExtent l="0" t="0" r="4445" b="0"/>
                                <wp:docPr id="1039959177" name="Gráfico 7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7" name="Gráfico 7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396097" cy="389024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</w:tc>
      <w:tc>
        <w:tcPr>
          <w:tcW w:w="2410" w:type="dxa"/>
          <w:shd w:val="clear" w:color="auto" w:fill="auto"/>
        </w:tcPr>
        <w:p w14:paraId="2E5622FB" w14:textId="0ECCBA83" w:rsidR="004D7B88" w:rsidRDefault="004D7B88" w:rsidP="004D7B88">
          <w:pPr>
            <w:pStyle w:val="Piedepgina"/>
          </w:pPr>
        </w:p>
      </w:tc>
      <w:tc>
        <w:tcPr>
          <w:tcW w:w="6662" w:type="dxa"/>
          <w:shd w:val="clear" w:color="auto" w:fill="auto"/>
        </w:tcPr>
        <w:p w14:paraId="3988B945" w14:textId="79A0B0D9" w:rsidR="004D7B88" w:rsidRPr="00AD7E5B" w:rsidRDefault="004D7B88" w:rsidP="004D7B88">
          <w:pPr>
            <w:pStyle w:val="Piedepgina"/>
            <w:spacing w:before="120"/>
            <w:jc w:val="right"/>
            <w:rPr>
              <w:b/>
              <w:bCs/>
              <w:sz w:val="16"/>
              <w:szCs w:val="18"/>
            </w:rPr>
          </w:pPr>
          <w:r>
            <w:rPr>
              <w:b/>
              <w:bCs/>
              <w:sz w:val="16"/>
              <w:szCs w:val="18"/>
            </w:rPr>
            <w:fldChar w:fldCharType="begin"/>
          </w:r>
          <w:r>
            <w:rPr>
              <w:b/>
              <w:bCs/>
              <w:sz w:val="16"/>
              <w:szCs w:val="18"/>
            </w:rPr>
            <w:instrText xml:space="preserve"> TITLE   \* MERGEFORMAT </w:instrText>
          </w:r>
          <w:r>
            <w:rPr>
              <w:b/>
              <w:bCs/>
              <w:sz w:val="16"/>
              <w:szCs w:val="18"/>
            </w:rPr>
            <w:fldChar w:fldCharType="separate"/>
          </w:r>
          <w:r w:rsidR="009B1E83">
            <w:rPr>
              <w:b/>
              <w:bCs/>
              <w:sz w:val="16"/>
              <w:szCs w:val="18"/>
            </w:rPr>
            <w:t>Anexo 2. Documentos de respaldo, monitoreo dentro de la Reserva Nacional Los Flamencos</w:t>
          </w:r>
          <w:r>
            <w:rPr>
              <w:b/>
              <w:bCs/>
              <w:sz w:val="16"/>
              <w:szCs w:val="18"/>
            </w:rPr>
            <w:fldChar w:fldCharType="end"/>
          </w:r>
        </w:p>
        <w:p w14:paraId="4D386DD9" w14:textId="2088EBE1" w:rsidR="004D7B88" w:rsidRPr="00EE67E7" w:rsidRDefault="004D7B88" w:rsidP="004D7B88">
          <w:pPr>
            <w:pStyle w:val="Piedepgina"/>
            <w:jc w:val="right"/>
            <w:rPr>
              <w:color w:val="A0968C"/>
              <w:lang w:val="en-US"/>
            </w:rPr>
          </w:pPr>
          <w:r w:rsidRPr="002530DE">
            <w:rPr>
              <w:color w:val="A0968C"/>
              <w:sz w:val="16"/>
              <w:szCs w:val="18"/>
            </w:rPr>
            <w:fldChar w:fldCharType="begin"/>
          </w:r>
          <w:r w:rsidRPr="00EE67E7">
            <w:rPr>
              <w:color w:val="A0968C"/>
              <w:sz w:val="16"/>
              <w:szCs w:val="18"/>
              <w:lang w:val="en-US"/>
            </w:rPr>
            <w:instrText xml:space="preserve"> COMMENTS   \* MERGEFORMAT </w:instrText>
          </w:r>
          <w:r w:rsidRPr="002530DE">
            <w:rPr>
              <w:color w:val="A0968C"/>
              <w:sz w:val="16"/>
              <w:szCs w:val="18"/>
            </w:rPr>
            <w:fldChar w:fldCharType="separate"/>
          </w:r>
          <w:r w:rsidR="00D43182">
            <w:rPr>
              <w:color w:val="A0968C"/>
              <w:sz w:val="16"/>
              <w:szCs w:val="18"/>
              <w:lang w:val="en-US"/>
            </w:rPr>
            <w:t>GEOB.SQMSL861.INF</w:t>
          </w:r>
          <w:proofErr w:type="gramStart"/>
          <w:r w:rsidR="00D43182">
            <w:rPr>
              <w:color w:val="A0968C"/>
              <w:sz w:val="16"/>
              <w:szCs w:val="18"/>
              <w:lang w:val="en-US"/>
            </w:rPr>
            <w:t>01.ANX</w:t>
          </w:r>
          <w:proofErr w:type="gramEnd"/>
          <w:r w:rsidR="00D43182">
            <w:rPr>
              <w:color w:val="A0968C"/>
              <w:sz w:val="16"/>
              <w:szCs w:val="18"/>
              <w:lang w:val="en-US"/>
            </w:rPr>
            <w:t>002</w:t>
          </w:r>
          <w:r w:rsidRPr="002530DE">
            <w:rPr>
              <w:color w:val="A0968C"/>
              <w:sz w:val="16"/>
              <w:szCs w:val="18"/>
            </w:rPr>
            <w:fldChar w:fldCharType="end"/>
          </w:r>
        </w:p>
      </w:tc>
      <w:tc>
        <w:tcPr>
          <w:tcW w:w="1837" w:type="dxa"/>
        </w:tcPr>
        <w:p w14:paraId="08DAF940" w14:textId="77777777" w:rsidR="004D7B88" w:rsidRPr="00EE67E7" w:rsidRDefault="004D7B88" w:rsidP="004D7B88">
          <w:pPr>
            <w:pStyle w:val="Piedepgina"/>
            <w:spacing w:before="120"/>
            <w:jc w:val="right"/>
            <w:rPr>
              <w:b/>
              <w:bCs/>
              <w:sz w:val="16"/>
              <w:szCs w:val="18"/>
              <w:lang w:val="en-US"/>
            </w:rPr>
          </w:pPr>
        </w:p>
      </w:tc>
    </w:tr>
  </w:tbl>
  <w:p w14:paraId="23B5AEA0" w14:textId="77777777" w:rsidR="005135E6" w:rsidRPr="00EE67E7" w:rsidRDefault="005135E6" w:rsidP="004D7B88">
    <w:pPr>
      <w:pStyle w:val="Piedepgina"/>
      <w:rPr>
        <w:lang w:val="en-US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12327" w:type="dxa"/>
      <w:tblInd w:w="-1418" w:type="dxa"/>
      <w:tblBorders>
        <w:top w:val="single" w:sz="4" w:space="0" w:color="969696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418"/>
      <w:gridCol w:w="2410"/>
      <w:gridCol w:w="6662"/>
      <w:gridCol w:w="1837"/>
    </w:tblGrid>
    <w:tr w:rsidR="002E04D9" w:rsidRPr="00EE67E7" w14:paraId="581F75CE" w14:textId="77777777" w:rsidTr="000F4814">
      <w:trPr>
        <w:trHeight w:hRule="exact" w:val="815"/>
      </w:trPr>
      <w:tc>
        <w:tcPr>
          <w:tcW w:w="1418" w:type="dxa"/>
        </w:tcPr>
        <w:p w14:paraId="4C6BC581" w14:textId="77777777" w:rsidR="002E04D9" w:rsidRDefault="002E04D9" w:rsidP="002E04D9">
          <w:pPr>
            <w:pStyle w:val="Piedepgina"/>
            <w:rPr>
              <w:noProof/>
              <w:color w:val="C8B4A0"/>
              <w:sz w:val="18"/>
              <w:szCs w:val="20"/>
            </w:rPr>
          </w:pPr>
        </w:p>
      </w:tc>
      <w:tc>
        <w:tcPr>
          <w:tcW w:w="2410" w:type="dxa"/>
          <w:shd w:val="clear" w:color="auto" w:fill="auto"/>
        </w:tcPr>
        <w:p w14:paraId="5D84C35F" w14:textId="6CD5BCD3" w:rsidR="002E04D9" w:rsidRDefault="00D739BA" w:rsidP="002E04D9">
          <w:pPr>
            <w:pStyle w:val="Piedepgina"/>
          </w:pPr>
          <w:r>
            <w:rPr>
              <w:noProof/>
              <w:color w:val="C8B4A0"/>
              <w:sz w:val="18"/>
              <w:szCs w:val="20"/>
            </w:rPr>
            <mc:AlternateContent>
              <mc:Choice Requires="wps">
                <w:drawing>
                  <wp:anchor distT="0" distB="0" distL="114300" distR="114300" simplePos="0" relativeHeight="251876352" behindDoc="0" locked="0" layoutInCell="1" allowOverlap="1" wp14:anchorId="5EB9C9CF" wp14:editId="2CECD917">
                    <wp:simplePos x="0" y="0"/>
                    <wp:positionH relativeFrom="column">
                      <wp:posOffset>-67901</wp:posOffset>
                    </wp:positionH>
                    <wp:positionV relativeFrom="paragraph">
                      <wp:posOffset>5715</wp:posOffset>
                    </wp:positionV>
                    <wp:extent cx="978010" cy="485030"/>
                    <wp:effectExtent l="0" t="0" r="0" b="0"/>
                    <wp:wrapNone/>
                    <wp:docPr id="8" name="Cuadro de texto 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978010" cy="4850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A7C48C6" w14:textId="77777777" w:rsidR="00D739BA" w:rsidRDefault="00D739BA" w:rsidP="00D739BA">
                                <w:pPr>
                                  <w:jc w:val="center"/>
                                </w:pP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7D00AE5D" wp14:editId="78801CA9">
                                      <wp:extent cx="396097" cy="389024"/>
                                      <wp:effectExtent l="0" t="0" r="4445" b="0"/>
                                      <wp:docPr id="775030468" name="Gráfico 9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9" name="Gráfico 9"/>
                                              <pic:cNvPicPr>
                                                <a:picLocks noChangeAspect="1"/>
                                              </pic:cNvPicPr>
                                            </pic:nvPicPr>
                                            <pic:blipFill>
                                              <a:blip r:embed="rId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396097" cy="38902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5EB9C9CF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8" o:spid="_x0000_s1030" type="#_x0000_t202" style="position:absolute;left:0;text-align:left;margin-left:-5.35pt;margin-top:.45pt;width:77pt;height:38.2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" filled="f" stroked="f" strokeweight=".5pt">
                    <v:textbox>
                      <w:txbxContent>
                        <w:p w14:paraId="2A7C48C6" w14:textId="77777777" w:rsidR="00D739BA" w:rsidRDefault="00D739BA" w:rsidP="00D739BA">
                          <w:pPr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7D00AE5D" wp14:editId="78801CA9">
                                <wp:extent cx="396097" cy="389024"/>
                                <wp:effectExtent l="0" t="0" r="4445" b="0"/>
                                <wp:docPr id="775030468" name="Gráfico 9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9" name="Gráfico 9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396097" cy="389024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</w:tc>
      <w:tc>
        <w:tcPr>
          <w:tcW w:w="6662" w:type="dxa"/>
          <w:shd w:val="clear" w:color="auto" w:fill="auto"/>
        </w:tcPr>
        <w:p w14:paraId="494807BA" w14:textId="0668FD6D" w:rsidR="002E04D9" w:rsidRPr="00AD7E5B" w:rsidRDefault="002E04D9" w:rsidP="002E04D9">
          <w:pPr>
            <w:pStyle w:val="Piedepgina"/>
            <w:spacing w:before="120"/>
            <w:jc w:val="right"/>
            <w:rPr>
              <w:b/>
              <w:bCs/>
              <w:sz w:val="16"/>
              <w:szCs w:val="18"/>
            </w:rPr>
          </w:pPr>
          <w:r>
            <w:rPr>
              <w:b/>
              <w:bCs/>
              <w:sz w:val="16"/>
              <w:szCs w:val="18"/>
            </w:rPr>
            <w:fldChar w:fldCharType="begin"/>
          </w:r>
          <w:r>
            <w:rPr>
              <w:b/>
              <w:bCs/>
              <w:sz w:val="16"/>
              <w:szCs w:val="18"/>
            </w:rPr>
            <w:instrText xml:space="preserve"> TITLE   \* MERGEFORMAT </w:instrText>
          </w:r>
          <w:r>
            <w:rPr>
              <w:b/>
              <w:bCs/>
              <w:sz w:val="16"/>
              <w:szCs w:val="18"/>
            </w:rPr>
            <w:fldChar w:fldCharType="separate"/>
          </w:r>
          <w:r w:rsidR="009B1E83">
            <w:rPr>
              <w:b/>
              <w:bCs/>
              <w:sz w:val="16"/>
              <w:szCs w:val="18"/>
            </w:rPr>
            <w:t>Anexo 2. Documentos de respaldo, monitoreo dentro de la Reserva Nacional Los Flamencos</w:t>
          </w:r>
          <w:r>
            <w:rPr>
              <w:b/>
              <w:bCs/>
              <w:sz w:val="16"/>
              <w:szCs w:val="18"/>
            </w:rPr>
            <w:fldChar w:fldCharType="end"/>
          </w:r>
        </w:p>
        <w:p w14:paraId="6B5D39D8" w14:textId="59CF0B1A" w:rsidR="002E04D9" w:rsidRPr="00EE67E7" w:rsidRDefault="002E04D9" w:rsidP="002E04D9">
          <w:pPr>
            <w:pStyle w:val="Piedepgina"/>
            <w:jc w:val="right"/>
            <w:rPr>
              <w:color w:val="A0968C"/>
              <w:lang w:val="en-US"/>
            </w:rPr>
          </w:pPr>
          <w:r w:rsidRPr="002530DE">
            <w:rPr>
              <w:color w:val="A0968C"/>
              <w:sz w:val="16"/>
              <w:szCs w:val="18"/>
            </w:rPr>
            <w:fldChar w:fldCharType="begin"/>
          </w:r>
          <w:r w:rsidRPr="00EE67E7">
            <w:rPr>
              <w:color w:val="A0968C"/>
              <w:sz w:val="16"/>
              <w:szCs w:val="18"/>
              <w:lang w:val="en-US"/>
            </w:rPr>
            <w:instrText xml:space="preserve"> COMMENTS   \* MERGEFORMAT </w:instrText>
          </w:r>
          <w:r w:rsidRPr="002530DE">
            <w:rPr>
              <w:color w:val="A0968C"/>
              <w:sz w:val="16"/>
              <w:szCs w:val="18"/>
            </w:rPr>
            <w:fldChar w:fldCharType="separate"/>
          </w:r>
          <w:r w:rsidR="00D43182">
            <w:rPr>
              <w:color w:val="A0968C"/>
              <w:sz w:val="16"/>
              <w:szCs w:val="18"/>
              <w:lang w:val="en-US"/>
            </w:rPr>
            <w:t>GEOB.SQMSL861.INF</w:t>
          </w:r>
          <w:proofErr w:type="gramStart"/>
          <w:r w:rsidR="00D43182">
            <w:rPr>
              <w:color w:val="A0968C"/>
              <w:sz w:val="16"/>
              <w:szCs w:val="18"/>
              <w:lang w:val="en-US"/>
            </w:rPr>
            <w:t>01.ANX</w:t>
          </w:r>
          <w:proofErr w:type="gramEnd"/>
          <w:r w:rsidR="00D43182">
            <w:rPr>
              <w:color w:val="A0968C"/>
              <w:sz w:val="16"/>
              <w:szCs w:val="18"/>
              <w:lang w:val="en-US"/>
            </w:rPr>
            <w:t>002</w:t>
          </w:r>
          <w:r w:rsidRPr="002530DE">
            <w:rPr>
              <w:color w:val="A0968C"/>
              <w:sz w:val="16"/>
              <w:szCs w:val="18"/>
            </w:rPr>
            <w:fldChar w:fldCharType="end"/>
          </w:r>
        </w:p>
      </w:tc>
      <w:tc>
        <w:tcPr>
          <w:tcW w:w="1837" w:type="dxa"/>
        </w:tcPr>
        <w:p w14:paraId="7280F40C" w14:textId="77777777" w:rsidR="002E04D9" w:rsidRPr="00EE67E7" w:rsidRDefault="002E04D9" w:rsidP="002E04D9">
          <w:pPr>
            <w:pStyle w:val="Piedepgina"/>
            <w:spacing w:before="120"/>
            <w:jc w:val="right"/>
            <w:rPr>
              <w:b/>
              <w:bCs/>
              <w:sz w:val="16"/>
              <w:szCs w:val="18"/>
              <w:lang w:val="en-US"/>
            </w:rPr>
          </w:pPr>
        </w:p>
      </w:tc>
    </w:tr>
  </w:tbl>
  <w:p w14:paraId="49F74D02" w14:textId="77777777" w:rsidR="002E04D9" w:rsidRPr="00EE67E7" w:rsidRDefault="002E04D9" w:rsidP="00CB2F8A">
    <w:pPr>
      <w:pStyle w:val="Piedepgina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2B5DA8" w14:textId="77777777" w:rsidR="009954E8" w:rsidRDefault="009954E8" w:rsidP="00E12D69">
      <w:pPr>
        <w:spacing w:after="60"/>
      </w:pPr>
      <w:r>
        <w:separator/>
      </w:r>
    </w:p>
  </w:footnote>
  <w:footnote w:type="continuationSeparator" w:id="0">
    <w:p w14:paraId="7936E4A6" w14:textId="77777777" w:rsidR="009954E8" w:rsidRDefault="009954E8" w:rsidP="00FA6676">
      <w:r>
        <w:continuationSeparator/>
      </w:r>
    </w:p>
    <w:p w14:paraId="49EEBACD" w14:textId="77777777" w:rsidR="009954E8" w:rsidRDefault="009954E8" w:rsidP="00FA6676"/>
    <w:p w14:paraId="6681261C" w14:textId="77777777" w:rsidR="009954E8" w:rsidRDefault="009954E8" w:rsidP="00FA6676"/>
    <w:p w14:paraId="039FDFA2" w14:textId="77777777" w:rsidR="009954E8" w:rsidRDefault="009954E8" w:rsidP="00FA6676"/>
    <w:p w14:paraId="27530D10" w14:textId="77777777" w:rsidR="009954E8" w:rsidRDefault="009954E8" w:rsidP="00FA6676"/>
    <w:p w14:paraId="3828F608" w14:textId="77777777" w:rsidR="009954E8" w:rsidRDefault="009954E8" w:rsidP="00FA6676"/>
    <w:p w14:paraId="167354DE" w14:textId="77777777" w:rsidR="009954E8" w:rsidRDefault="009954E8" w:rsidP="00FA6676"/>
    <w:p w14:paraId="618B98D2" w14:textId="77777777" w:rsidR="009954E8" w:rsidRDefault="009954E8" w:rsidP="00FA6676"/>
    <w:p w14:paraId="437297C4" w14:textId="77777777" w:rsidR="009954E8" w:rsidRDefault="009954E8" w:rsidP="00FA667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1329634809"/>
      <w:docPartObj>
        <w:docPartGallery w:val="Page Numbers (Top of Page)"/>
        <w:docPartUnique/>
      </w:docPartObj>
    </w:sdtPr>
    <w:sdtContent>
      <w:p w14:paraId="19C39DE3" w14:textId="561F9649" w:rsidR="00D741A1" w:rsidRDefault="00D741A1" w:rsidP="00FA6676">
        <w:pPr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 w:rsidR="006D1D99">
          <w:rPr>
            <w:rStyle w:val="Nmerodepgina"/>
            <w:noProof/>
          </w:rPr>
          <w:t>1</w:t>
        </w:r>
        <w:r>
          <w:rPr>
            <w:rStyle w:val="Nmerodepgina"/>
          </w:rPr>
          <w:fldChar w:fldCharType="end"/>
        </w:r>
      </w:p>
    </w:sdtContent>
  </w:sdt>
  <w:p w14:paraId="008CBAA7" w14:textId="77777777" w:rsidR="00D741A1" w:rsidRDefault="00D741A1" w:rsidP="00FA6676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935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6804"/>
      <w:gridCol w:w="2552"/>
    </w:tblGrid>
    <w:tr w:rsidR="00CA18ED" w:rsidRPr="00690C71" w14:paraId="6957C041" w14:textId="77777777" w:rsidTr="00CA18ED">
      <w:trPr>
        <w:trHeight w:val="907"/>
      </w:trPr>
      <w:tc>
        <w:tcPr>
          <w:tcW w:w="6804" w:type="dxa"/>
          <w:noWrap/>
          <w:tcMar>
            <w:left w:w="0" w:type="dxa"/>
            <w:right w:w="0" w:type="dxa"/>
          </w:tcMar>
        </w:tcPr>
        <w:p w14:paraId="7FD6F62A" w14:textId="77777777" w:rsidR="004942AD" w:rsidRPr="003B0C3E" w:rsidRDefault="003B0C3E" w:rsidP="003B0C3E">
          <w:pPr>
            <w:rPr>
              <w:szCs w:val="20"/>
            </w:rPr>
          </w:pPr>
          <w:r>
            <w:rPr>
              <w:szCs w:val="20"/>
            </w:rPr>
            <w:t xml:space="preserve"> </w:t>
          </w:r>
        </w:p>
      </w:tc>
      <w:tc>
        <w:tcPr>
          <w:tcW w:w="2552" w:type="dxa"/>
          <w:noWrap/>
          <w:tcMar>
            <w:top w:w="57" w:type="dxa"/>
            <w:right w:w="57" w:type="dxa"/>
          </w:tcMar>
        </w:tcPr>
        <w:p w14:paraId="74AE9A06" w14:textId="77777777" w:rsidR="00CA18ED" w:rsidRPr="00CA401B" w:rsidRDefault="00CA18ED" w:rsidP="004A08EE">
          <w:pPr>
            <w:pStyle w:val="EncabezadoGeob"/>
          </w:pPr>
        </w:p>
      </w:tc>
    </w:tr>
  </w:tbl>
  <w:p w14:paraId="667762FD" w14:textId="77777777" w:rsidR="00D741A1" w:rsidRDefault="00C852DB" w:rsidP="00FA6676">
    <w:pPr>
      <w:pStyle w:val="PrimerTituloPortadaGeob"/>
    </w:pPr>
    <w:r>
      <w:rPr>
        <w:noProof/>
        <w:lang w:eastAsia="es-CL"/>
      </w:rPr>
      <mc:AlternateContent>
        <mc:Choice Requires="wps">
          <w:drawing>
            <wp:anchor distT="0" distB="0" distL="114300" distR="114300" simplePos="0" relativeHeight="251762688" behindDoc="0" locked="0" layoutInCell="1" allowOverlap="1" wp14:anchorId="6590584A" wp14:editId="6D980D49">
              <wp:simplePos x="0" y="0"/>
              <wp:positionH relativeFrom="column">
                <wp:posOffset>-1111664</wp:posOffset>
              </wp:positionH>
              <wp:positionV relativeFrom="paragraph">
                <wp:posOffset>166370</wp:posOffset>
              </wp:positionV>
              <wp:extent cx="7897384" cy="0"/>
              <wp:effectExtent l="0" t="0" r="27940" b="19050"/>
              <wp:wrapNone/>
              <wp:docPr id="99" name="Conector recto 9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897384" cy="0"/>
                      </a:xfrm>
                      <a:prstGeom prst="line">
                        <a:avLst/>
                      </a:prstGeom>
                      <a:ln/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12E86D0" id="Conector recto 99" o:spid="_x0000_s1026" style="position:absolute;z-index:2517626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87.55pt,13.1pt" to="534.3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" strokecolor="#969696 [3209]" strokeweight=".5pt">
              <v:stroke joinstyle="miter"/>
            </v:line>
          </w:pict>
        </mc:Fallback>
      </mc:AlternateContent>
    </w:r>
  </w:p>
  <w:p w14:paraId="0D1D7AE6" w14:textId="77777777" w:rsidR="00D741A1" w:rsidRDefault="00D741A1" w:rsidP="00FA6676">
    <w:pPr>
      <w:pStyle w:val="TercerTtuloPortad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12475" w:type="dxa"/>
      <w:tblInd w:w="-1560" w:type="dxa"/>
      <w:tblBorders>
        <w:top w:val="none" w:sz="0" w:space="0" w:color="auto"/>
        <w:left w:val="none" w:sz="0" w:space="0" w:color="auto"/>
        <w:bottom w:val="single" w:sz="4" w:space="0" w:color="969696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560"/>
      <w:gridCol w:w="2369"/>
      <w:gridCol w:w="6703"/>
      <w:gridCol w:w="567"/>
      <w:gridCol w:w="1276"/>
    </w:tblGrid>
    <w:tr w:rsidR="008C703F" w:rsidRPr="00690C71" w14:paraId="02286B3E" w14:textId="77777777" w:rsidTr="000F4814">
      <w:trPr>
        <w:trHeight w:val="533"/>
      </w:trPr>
      <w:tc>
        <w:tcPr>
          <w:tcW w:w="1560" w:type="dxa"/>
        </w:tcPr>
        <w:p w14:paraId="5185E987" w14:textId="77777777" w:rsidR="008C703F" w:rsidRPr="00466A62" w:rsidRDefault="008C703F" w:rsidP="008C703F">
          <w:pPr>
            <w:spacing w:line="276" w:lineRule="auto"/>
            <w:ind w:left="-1415" w:right="360"/>
            <w:jc w:val="center"/>
            <w:rPr>
              <w:noProof/>
              <w:color w:val="9F9F9F" w:themeColor="text1" w:themeTint="80"/>
              <w:lang w:eastAsia="es-CL"/>
            </w:rPr>
          </w:pPr>
        </w:p>
      </w:tc>
      <w:tc>
        <w:tcPr>
          <w:tcW w:w="2369" w:type="dxa"/>
          <w:noWrap/>
          <w:tcMar>
            <w:left w:w="0" w:type="dxa"/>
            <w:right w:w="0" w:type="dxa"/>
          </w:tcMar>
        </w:tcPr>
        <w:p w14:paraId="195CD05D" w14:textId="77777777" w:rsidR="008C703F" w:rsidRDefault="008C703F" w:rsidP="008C703F">
          <w:pPr>
            <w:spacing w:line="276" w:lineRule="auto"/>
            <w:ind w:right="360" w:hanging="426"/>
            <w:jc w:val="center"/>
            <w:rPr>
              <w:rFonts w:ascii="Helvetica" w:hAnsi="Helvetica"/>
              <w:b/>
              <w:caps/>
              <w:color w:val="9F9F9F" w:themeColor="text1" w:themeTint="80"/>
            </w:rPr>
          </w:pPr>
          <w:r w:rsidRPr="00466A62">
            <w:rPr>
              <w:noProof/>
              <w:color w:val="9F9F9F" w:themeColor="text1" w:themeTint="80"/>
              <w:lang w:eastAsia="es-CL"/>
            </w:rPr>
            <w:drawing>
              <wp:inline distT="0" distB="0" distL="0" distR="0" wp14:anchorId="0075B8DD" wp14:editId="3F41A664">
                <wp:extent cx="745200" cy="187200"/>
                <wp:effectExtent l="0" t="0" r="4445" b="3810"/>
                <wp:docPr id="1" name="Imagen 1" descr="C:\Users\Visualogica\AppData\Local\Microsoft\Windows\INetCache\Content.Word\Geobiota 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Visualogica\AppData\Local\Microsoft\Windows\INetCache\Content.Word\Geobiota 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5200" cy="18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703" w:type="dxa"/>
          <w:noWrap/>
        </w:tcPr>
        <w:p w14:paraId="18B23DFA" w14:textId="0BBB8637" w:rsidR="008C703F" w:rsidRPr="008C703F" w:rsidRDefault="00000000" w:rsidP="009D755F">
          <w:pPr>
            <w:pStyle w:val="EncabezadoyNumerodepginaGeob2021"/>
            <w:rPr>
              <w:bCs/>
              <w:szCs w:val="18"/>
            </w:rPr>
          </w:pPr>
          <w:sdt>
            <w:sdtPr>
              <w:alias w:val="Asunto"/>
              <w:tag w:val=""/>
              <w:id w:val="-313419352"/>
              <w:placeholder>
                <w:docPart w:val="8E501D0D1FAD4BE994D86FF94CAE5ABB"/>
              </w:placeholder>
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<w:text/>
            </w:sdtPr>
            <w:sdtContent>
              <w:r w:rsidR="0042097A">
                <w:t>Informe Anual Plan de Seguimiento Ambiental Biótico – Proyecto Cambios y Mejoras en la Operación Minera del Salar de Atacama</w:t>
              </w:r>
            </w:sdtContent>
          </w:sdt>
          <w:r w:rsidR="008C703F" w:rsidRPr="008C703F">
            <w:rPr>
              <w:bCs/>
              <w:szCs w:val="18"/>
            </w:rPr>
            <w:t xml:space="preserve"> </w:t>
          </w:r>
        </w:p>
        <w:p w14:paraId="09007086" w14:textId="77777777" w:rsidR="008C703F" w:rsidRPr="00CA401B" w:rsidRDefault="008C703F" w:rsidP="008C703F">
          <w:pPr>
            <w:pStyle w:val="Piedepgina"/>
            <w:jc w:val="right"/>
          </w:pPr>
        </w:p>
      </w:tc>
      <w:tc>
        <w:tcPr>
          <w:tcW w:w="567" w:type="dxa"/>
          <w:noWrap/>
          <w:tcMar>
            <w:left w:w="0" w:type="dxa"/>
            <w:right w:w="0" w:type="dxa"/>
          </w:tcMar>
        </w:tcPr>
        <w:sdt>
          <w:sdtPr>
            <w:rPr>
              <w:szCs w:val="20"/>
            </w:rPr>
            <w:id w:val="-317646143"/>
            <w:docPartObj>
              <w:docPartGallery w:val="Page Numbers (Bottom of Page)"/>
              <w:docPartUnique/>
            </w:docPartObj>
          </w:sdtPr>
          <w:sdtContent>
            <w:p w14:paraId="70E969D7" w14:textId="77777777" w:rsidR="008C703F" w:rsidRPr="00096CC6" w:rsidRDefault="008C703F" w:rsidP="009D755F">
              <w:pPr>
                <w:pStyle w:val="EncabezadoyNumerodepginaGeob2021"/>
                <w:rPr>
                  <w:szCs w:val="20"/>
                </w:rPr>
              </w:pPr>
              <w:r w:rsidRPr="00ED6938">
                <w:fldChar w:fldCharType="begin"/>
              </w:r>
              <w:r w:rsidRPr="00ED6938">
                <w:instrText xml:space="preserve"> PAGE </w:instrText>
              </w:r>
              <w:r w:rsidRPr="00ED6938">
                <w:fldChar w:fldCharType="separate"/>
              </w:r>
              <w:r>
                <w:rPr>
                  <w:noProof/>
                </w:rPr>
                <w:t>6</w:t>
              </w:r>
              <w:r w:rsidRPr="00ED6938">
                <w:fldChar w:fldCharType="end"/>
              </w:r>
            </w:p>
          </w:sdtContent>
        </w:sdt>
      </w:tc>
      <w:tc>
        <w:tcPr>
          <w:tcW w:w="1276" w:type="dxa"/>
        </w:tcPr>
        <w:p w14:paraId="458E60E8" w14:textId="77777777" w:rsidR="008C703F" w:rsidRDefault="008C703F" w:rsidP="009D755F">
          <w:pPr>
            <w:pStyle w:val="EncabezadoyNumerodepginaGeob2021"/>
          </w:pPr>
        </w:p>
      </w:tc>
    </w:tr>
  </w:tbl>
  <w:p w14:paraId="63A6DD86" w14:textId="77777777" w:rsidR="00D741A1" w:rsidRPr="00ED6938" w:rsidRDefault="00D741A1" w:rsidP="008D346A">
    <w:pPr>
      <w:pStyle w:val="Encabezado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12475" w:type="dxa"/>
      <w:tblInd w:w="-1560" w:type="dxa"/>
      <w:tblBorders>
        <w:top w:val="none" w:sz="0" w:space="0" w:color="auto"/>
        <w:left w:val="none" w:sz="0" w:space="0" w:color="auto"/>
        <w:bottom w:val="single" w:sz="4" w:space="0" w:color="969696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844"/>
      <w:gridCol w:w="2369"/>
      <w:gridCol w:w="6703"/>
      <w:gridCol w:w="567"/>
      <w:gridCol w:w="992"/>
    </w:tblGrid>
    <w:tr w:rsidR="004D7B88" w:rsidRPr="00690C71" w14:paraId="6E6C7814" w14:textId="77777777" w:rsidTr="000F4814">
      <w:trPr>
        <w:trHeight w:val="533"/>
      </w:trPr>
      <w:tc>
        <w:tcPr>
          <w:tcW w:w="1844" w:type="dxa"/>
        </w:tcPr>
        <w:p w14:paraId="21A9F2D1" w14:textId="77777777" w:rsidR="004D7B88" w:rsidRPr="00466A62" w:rsidRDefault="004D7B88" w:rsidP="004D7B88">
          <w:pPr>
            <w:spacing w:line="276" w:lineRule="auto"/>
            <w:ind w:left="-1415" w:right="360"/>
            <w:jc w:val="center"/>
            <w:rPr>
              <w:noProof/>
              <w:color w:val="9F9F9F" w:themeColor="text1" w:themeTint="80"/>
              <w:lang w:eastAsia="es-CL"/>
            </w:rPr>
          </w:pPr>
        </w:p>
      </w:tc>
      <w:tc>
        <w:tcPr>
          <w:tcW w:w="2369" w:type="dxa"/>
          <w:noWrap/>
          <w:tcMar>
            <w:left w:w="0" w:type="dxa"/>
            <w:right w:w="0" w:type="dxa"/>
          </w:tcMar>
        </w:tcPr>
        <w:p w14:paraId="0FD4F387" w14:textId="77777777" w:rsidR="004D7B88" w:rsidRDefault="004D7B88" w:rsidP="004D7B88">
          <w:pPr>
            <w:spacing w:line="276" w:lineRule="auto"/>
            <w:ind w:right="360" w:hanging="426"/>
            <w:jc w:val="center"/>
            <w:rPr>
              <w:rFonts w:ascii="Helvetica" w:hAnsi="Helvetica"/>
              <w:b/>
              <w:caps/>
              <w:color w:val="9F9F9F" w:themeColor="text1" w:themeTint="80"/>
            </w:rPr>
          </w:pPr>
          <w:r w:rsidRPr="00466A62">
            <w:rPr>
              <w:noProof/>
              <w:color w:val="9F9F9F" w:themeColor="text1" w:themeTint="80"/>
              <w:lang w:eastAsia="es-CL"/>
            </w:rPr>
            <w:drawing>
              <wp:inline distT="0" distB="0" distL="0" distR="0" wp14:anchorId="10390AEA" wp14:editId="77646C66">
                <wp:extent cx="745200" cy="187200"/>
                <wp:effectExtent l="0" t="0" r="4445" b="3810"/>
                <wp:docPr id="3" name="Imagen 3" descr="C:\Users\Visualogica\AppData\Local\Microsoft\Windows\INetCache\Content.Word\Geobiota 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Visualogica\AppData\Local\Microsoft\Windows\INetCache\Content.Word\Geobiota 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5200" cy="18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703" w:type="dxa"/>
          <w:noWrap/>
        </w:tcPr>
        <w:p w14:paraId="778F2CF9" w14:textId="77777777" w:rsidR="004D7B88" w:rsidRPr="009D755F" w:rsidRDefault="004D7B88" w:rsidP="009D755F">
          <w:pPr>
            <w:pStyle w:val="EncabezadoyNumerodepginaGeob2021"/>
          </w:pPr>
          <w:r w:rsidRPr="009D755F">
            <w:t>Control de revisiones</w:t>
          </w:r>
        </w:p>
      </w:tc>
      <w:tc>
        <w:tcPr>
          <w:tcW w:w="567" w:type="dxa"/>
          <w:noWrap/>
          <w:tcMar>
            <w:left w:w="0" w:type="dxa"/>
            <w:right w:w="0" w:type="dxa"/>
          </w:tcMar>
        </w:tcPr>
        <w:sdt>
          <w:sdtPr>
            <w:rPr>
              <w:szCs w:val="20"/>
            </w:rPr>
            <w:id w:val="-314878693"/>
            <w:docPartObj>
              <w:docPartGallery w:val="Page Numbers (Bottom of Page)"/>
              <w:docPartUnique/>
            </w:docPartObj>
          </w:sdtPr>
          <w:sdtContent>
            <w:p w14:paraId="4ABD4FBB" w14:textId="77777777" w:rsidR="004D7B88" w:rsidRPr="00096CC6" w:rsidRDefault="004D7B88" w:rsidP="009D755F">
              <w:pPr>
                <w:pStyle w:val="EncabezadoyNumerodepginaGeob2021"/>
                <w:rPr>
                  <w:szCs w:val="20"/>
                </w:rPr>
              </w:pPr>
              <w:r w:rsidRPr="00ED6938">
                <w:fldChar w:fldCharType="begin"/>
              </w:r>
              <w:r w:rsidRPr="00ED6938">
                <w:instrText xml:space="preserve"> PAGE </w:instrText>
              </w:r>
              <w:r w:rsidRPr="00ED6938">
                <w:fldChar w:fldCharType="separate"/>
              </w:r>
              <w:r>
                <w:rPr>
                  <w:noProof/>
                </w:rPr>
                <w:t>6</w:t>
              </w:r>
              <w:r w:rsidRPr="00ED6938">
                <w:fldChar w:fldCharType="end"/>
              </w:r>
            </w:p>
          </w:sdtContent>
        </w:sdt>
      </w:tc>
      <w:tc>
        <w:tcPr>
          <w:tcW w:w="992" w:type="dxa"/>
        </w:tcPr>
        <w:p w14:paraId="5BA89BC3" w14:textId="77777777" w:rsidR="004D7B88" w:rsidRDefault="004D7B88" w:rsidP="009D755F">
          <w:pPr>
            <w:pStyle w:val="EncabezadoyNumerodepginaGeob2021"/>
          </w:pPr>
        </w:p>
      </w:tc>
    </w:tr>
  </w:tbl>
  <w:p w14:paraId="52479B37" w14:textId="77777777" w:rsidR="00D741A1" w:rsidRPr="004F5DAD" w:rsidRDefault="00D741A1" w:rsidP="00BB2417">
    <w:pPr>
      <w:ind w:right="332"/>
      <w:rPr>
        <w:b/>
        <w:sz w:val="18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12475" w:type="dxa"/>
      <w:tblInd w:w="-1560" w:type="dxa"/>
      <w:tblBorders>
        <w:top w:val="none" w:sz="0" w:space="0" w:color="auto"/>
        <w:left w:val="none" w:sz="0" w:space="0" w:color="auto"/>
        <w:bottom w:val="single" w:sz="4" w:space="0" w:color="969696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844"/>
      <w:gridCol w:w="2369"/>
      <w:gridCol w:w="6703"/>
      <w:gridCol w:w="567"/>
      <w:gridCol w:w="992"/>
    </w:tblGrid>
    <w:tr w:rsidR="004D7B88" w:rsidRPr="00690C71" w14:paraId="71EF9DE9" w14:textId="77777777" w:rsidTr="000F4814">
      <w:trPr>
        <w:trHeight w:val="533"/>
      </w:trPr>
      <w:tc>
        <w:tcPr>
          <w:tcW w:w="1844" w:type="dxa"/>
        </w:tcPr>
        <w:p w14:paraId="24B707A7" w14:textId="77777777" w:rsidR="004D7B88" w:rsidRPr="00466A62" w:rsidRDefault="004D7B88" w:rsidP="004D7B88">
          <w:pPr>
            <w:spacing w:line="276" w:lineRule="auto"/>
            <w:ind w:left="-1415" w:right="360"/>
            <w:jc w:val="center"/>
            <w:rPr>
              <w:noProof/>
              <w:color w:val="9F9F9F" w:themeColor="text1" w:themeTint="80"/>
              <w:lang w:eastAsia="es-CL"/>
            </w:rPr>
          </w:pPr>
        </w:p>
      </w:tc>
      <w:tc>
        <w:tcPr>
          <w:tcW w:w="2369" w:type="dxa"/>
          <w:noWrap/>
          <w:tcMar>
            <w:left w:w="0" w:type="dxa"/>
            <w:right w:w="0" w:type="dxa"/>
          </w:tcMar>
        </w:tcPr>
        <w:p w14:paraId="1CAD5AE0" w14:textId="77777777" w:rsidR="004D7B88" w:rsidRDefault="004D7B88" w:rsidP="004D7B88">
          <w:pPr>
            <w:spacing w:line="276" w:lineRule="auto"/>
            <w:ind w:right="360" w:hanging="426"/>
            <w:jc w:val="center"/>
            <w:rPr>
              <w:rFonts w:ascii="Helvetica" w:hAnsi="Helvetica"/>
              <w:b/>
              <w:caps/>
              <w:color w:val="9F9F9F" w:themeColor="text1" w:themeTint="80"/>
            </w:rPr>
          </w:pPr>
          <w:r w:rsidRPr="00466A62">
            <w:rPr>
              <w:noProof/>
              <w:color w:val="9F9F9F" w:themeColor="text1" w:themeTint="80"/>
              <w:lang w:eastAsia="es-CL"/>
            </w:rPr>
            <w:drawing>
              <wp:inline distT="0" distB="0" distL="0" distR="0" wp14:anchorId="67F7BBE9" wp14:editId="25F0BDFA">
                <wp:extent cx="745200" cy="187200"/>
                <wp:effectExtent l="0" t="0" r="4445" b="3810"/>
                <wp:docPr id="1776923115" name="Imagen 1776923115" descr="C:\Users\Visualogica\AppData\Local\Microsoft\Windows\INetCache\Content.Word\Geobiota 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Visualogica\AppData\Local\Microsoft\Windows\INetCache\Content.Word\Geobiota 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5200" cy="18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703" w:type="dxa"/>
          <w:noWrap/>
        </w:tcPr>
        <w:p w14:paraId="4184089C" w14:textId="77777777" w:rsidR="004D7B88" w:rsidRPr="008C703F" w:rsidRDefault="008C703F" w:rsidP="004D7B88">
          <w:pPr>
            <w:pStyle w:val="Piedepgina"/>
            <w:jc w:val="right"/>
            <w:rPr>
              <w:rFonts w:eastAsia="Times New Roman"/>
              <w:b/>
              <w:sz w:val="16"/>
              <w:lang w:eastAsia="es-MX"/>
            </w:rPr>
          </w:pPr>
          <w:r w:rsidRPr="008C703F">
            <w:rPr>
              <w:rFonts w:eastAsia="Times New Roman"/>
              <w:b/>
              <w:sz w:val="16"/>
              <w:lang w:eastAsia="es-MX"/>
            </w:rPr>
            <w:t>Contenido</w:t>
          </w:r>
        </w:p>
      </w:tc>
      <w:tc>
        <w:tcPr>
          <w:tcW w:w="567" w:type="dxa"/>
          <w:noWrap/>
          <w:tcMar>
            <w:left w:w="0" w:type="dxa"/>
            <w:right w:w="0" w:type="dxa"/>
          </w:tcMar>
        </w:tcPr>
        <w:sdt>
          <w:sdtPr>
            <w:rPr>
              <w:szCs w:val="20"/>
            </w:rPr>
            <w:id w:val="-59869407"/>
            <w:docPartObj>
              <w:docPartGallery w:val="Page Numbers (Bottom of Page)"/>
              <w:docPartUnique/>
            </w:docPartObj>
          </w:sdtPr>
          <w:sdtContent>
            <w:p w14:paraId="014B1C39" w14:textId="77777777" w:rsidR="004D7B88" w:rsidRPr="00096CC6" w:rsidRDefault="004D7B88" w:rsidP="009D755F">
              <w:pPr>
                <w:pStyle w:val="EncabezadoyNumerodepginaGeob2021"/>
                <w:rPr>
                  <w:szCs w:val="20"/>
                </w:rPr>
              </w:pPr>
              <w:r w:rsidRPr="00ED6938">
                <w:fldChar w:fldCharType="begin"/>
              </w:r>
              <w:r w:rsidRPr="00ED6938">
                <w:instrText xml:space="preserve"> PAGE </w:instrText>
              </w:r>
              <w:r w:rsidRPr="00ED6938">
                <w:fldChar w:fldCharType="separate"/>
              </w:r>
              <w:r>
                <w:rPr>
                  <w:noProof/>
                </w:rPr>
                <w:t>6</w:t>
              </w:r>
              <w:r w:rsidRPr="00ED6938">
                <w:fldChar w:fldCharType="end"/>
              </w:r>
            </w:p>
          </w:sdtContent>
        </w:sdt>
      </w:tc>
      <w:tc>
        <w:tcPr>
          <w:tcW w:w="992" w:type="dxa"/>
        </w:tcPr>
        <w:p w14:paraId="39865820" w14:textId="77777777" w:rsidR="004D7B88" w:rsidRDefault="004D7B88" w:rsidP="009D755F">
          <w:pPr>
            <w:pStyle w:val="EncabezadoyNumerodepginaGeob2021"/>
          </w:pPr>
        </w:p>
      </w:tc>
    </w:tr>
  </w:tbl>
  <w:p w14:paraId="1089FA98" w14:textId="77777777" w:rsidR="004942AD" w:rsidRPr="004F5DAD" w:rsidRDefault="004942AD" w:rsidP="004D7B88">
    <w:pPr>
      <w:ind w:right="332"/>
      <w:rPr>
        <w:b/>
        <w:sz w:val="18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12268" w:type="dxa"/>
      <w:tblInd w:w="-1560" w:type="dxa"/>
      <w:tblBorders>
        <w:top w:val="none" w:sz="0" w:space="0" w:color="auto"/>
        <w:left w:val="none" w:sz="0" w:space="0" w:color="auto"/>
        <w:bottom w:val="single" w:sz="4" w:space="0" w:color="969696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560"/>
      <w:gridCol w:w="4253"/>
      <w:gridCol w:w="4819"/>
      <w:gridCol w:w="360"/>
      <w:gridCol w:w="1276"/>
    </w:tblGrid>
    <w:tr w:rsidR="002E04D9" w:rsidRPr="00690C71" w14:paraId="2EC4BB94" w14:textId="77777777" w:rsidTr="00D6473C">
      <w:trPr>
        <w:trHeight w:val="533"/>
      </w:trPr>
      <w:tc>
        <w:tcPr>
          <w:tcW w:w="1560" w:type="dxa"/>
        </w:tcPr>
        <w:p w14:paraId="4E67EF7F" w14:textId="77777777" w:rsidR="002E04D9" w:rsidRPr="00466A62" w:rsidRDefault="002E04D9" w:rsidP="002E04D9">
          <w:pPr>
            <w:spacing w:line="276" w:lineRule="auto"/>
            <w:ind w:left="-1415" w:right="360"/>
            <w:jc w:val="center"/>
            <w:rPr>
              <w:noProof/>
              <w:color w:val="9F9F9F" w:themeColor="text1" w:themeTint="80"/>
              <w:lang w:eastAsia="es-CL"/>
            </w:rPr>
          </w:pPr>
        </w:p>
      </w:tc>
      <w:tc>
        <w:tcPr>
          <w:tcW w:w="4253" w:type="dxa"/>
          <w:noWrap/>
          <w:tcMar>
            <w:left w:w="0" w:type="dxa"/>
            <w:right w:w="0" w:type="dxa"/>
          </w:tcMar>
        </w:tcPr>
        <w:p w14:paraId="045BAB2A" w14:textId="77777777" w:rsidR="002E04D9" w:rsidRDefault="002E04D9" w:rsidP="002E04D9">
          <w:pPr>
            <w:spacing w:line="276" w:lineRule="auto"/>
            <w:ind w:right="360" w:hanging="426"/>
            <w:jc w:val="center"/>
            <w:rPr>
              <w:rFonts w:ascii="Helvetica" w:hAnsi="Helvetica"/>
              <w:b/>
              <w:caps/>
              <w:color w:val="9F9F9F" w:themeColor="text1" w:themeTint="80"/>
            </w:rPr>
          </w:pPr>
          <w:r w:rsidRPr="00466A62">
            <w:rPr>
              <w:noProof/>
              <w:color w:val="9F9F9F" w:themeColor="text1" w:themeTint="80"/>
              <w:lang w:eastAsia="es-CL"/>
            </w:rPr>
            <w:drawing>
              <wp:anchor distT="0" distB="0" distL="114300" distR="114300" simplePos="0" relativeHeight="251877376" behindDoc="0" locked="0" layoutInCell="1" allowOverlap="1" wp14:anchorId="353C7741" wp14:editId="654CAF82">
                <wp:simplePos x="0" y="0"/>
                <wp:positionH relativeFrom="column">
                  <wp:posOffset>0</wp:posOffset>
                </wp:positionH>
                <wp:positionV relativeFrom="paragraph">
                  <wp:posOffset>125</wp:posOffset>
                </wp:positionV>
                <wp:extent cx="745200" cy="187200"/>
                <wp:effectExtent l="0" t="0" r="0" b="3810"/>
                <wp:wrapSquare wrapText="bothSides"/>
                <wp:docPr id="340471742" name="Imagen 340471742" descr="C:\Users\Visualogica\AppData\Local\Microsoft\Windows\INetCache\Content.Word\Geobiota 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Visualogica\AppData\Local\Microsoft\Windows\INetCache\Content.Word\Geobiota 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5200" cy="18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4819" w:type="dxa"/>
          <w:noWrap/>
        </w:tcPr>
        <w:p w14:paraId="4BC21D6F" w14:textId="318A2794" w:rsidR="002E04D9" w:rsidRPr="008C703F" w:rsidRDefault="00000000" w:rsidP="002E04D9">
          <w:pPr>
            <w:jc w:val="right"/>
            <w:rPr>
              <w:b/>
              <w:bCs/>
              <w:sz w:val="16"/>
              <w:szCs w:val="18"/>
            </w:rPr>
          </w:pPr>
          <w:sdt>
            <w:sdtPr>
              <w:rPr>
                <w:rFonts w:cs="Calibri (Cuerpo)"/>
                <w:b/>
                <w:sz w:val="16"/>
              </w:rPr>
              <w:alias w:val="Asunto"/>
              <w:tag w:val=""/>
              <w:id w:val="-1742869007"/>
              <w:placeholder>
                <w:docPart w:val="401D303EDA2346F7B12353DA8BABC2C0"/>
              </w:placeholder>
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<w:text/>
            </w:sdtPr>
            <w:sdtContent>
              <w:r w:rsidR="0042097A">
                <w:rPr>
                  <w:rFonts w:cs="Calibri (Cuerpo)"/>
                  <w:b/>
                  <w:sz w:val="16"/>
                </w:rPr>
                <w:t>Informe Anual Plan de Seguimiento Ambiental Biótico – Proyecto Cambios y Mejoras en la Operación Minera del Salar de Atacama</w:t>
              </w:r>
            </w:sdtContent>
          </w:sdt>
          <w:r w:rsidR="002E04D9" w:rsidRPr="008C703F">
            <w:rPr>
              <w:b/>
              <w:bCs/>
              <w:sz w:val="16"/>
              <w:szCs w:val="18"/>
            </w:rPr>
            <w:t xml:space="preserve"> </w:t>
          </w:r>
        </w:p>
        <w:p w14:paraId="70F0077C" w14:textId="77777777" w:rsidR="002E04D9" w:rsidRPr="00CA401B" w:rsidRDefault="002E04D9" w:rsidP="002E04D9">
          <w:pPr>
            <w:pStyle w:val="Piedepgina"/>
            <w:jc w:val="right"/>
          </w:pPr>
        </w:p>
      </w:tc>
      <w:tc>
        <w:tcPr>
          <w:tcW w:w="360" w:type="dxa"/>
          <w:noWrap/>
          <w:tcMar>
            <w:left w:w="0" w:type="dxa"/>
            <w:right w:w="0" w:type="dxa"/>
          </w:tcMar>
        </w:tcPr>
        <w:sdt>
          <w:sdtPr>
            <w:rPr>
              <w:szCs w:val="20"/>
            </w:rPr>
            <w:id w:val="-1418939941"/>
            <w:docPartObj>
              <w:docPartGallery w:val="Page Numbers (Bottom of Page)"/>
              <w:docPartUnique/>
            </w:docPartObj>
          </w:sdtPr>
          <w:sdtContent>
            <w:p w14:paraId="435C09EC" w14:textId="77777777" w:rsidR="002E04D9" w:rsidRPr="00096CC6" w:rsidRDefault="002E04D9" w:rsidP="002E04D9">
              <w:pPr>
                <w:pStyle w:val="EncabezadoyNumerodepginaGeob2021"/>
                <w:rPr>
                  <w:szCs w:val="20"/>
                </w:rPr>
              </w:pPr>
              <w:r w:rsidRPr="00ED6938">
                <w:fldChar w:fldCharType="begin"/>
              </w:r>
              <w:r w:rsidRPr="00ED6938">
                <w:instrText xml:space="preserve"> PAGE </w:instrText>
              </w:r>
              <w:r w:rsidRPr="00ED6938">
                <w:fldChar w:fldCharType="separate"/>
              </w:r>
              <w:r>
                <w:rPr>
                  <w:noProof/>
                </w:rPr>
                <w:t>6</w:t>
              </w:r>
              <w:r w:rsidRPr="00ED6938">
                <w:fldChar w:fldCharType="end"/>
              </w:r>
            </w:p>
          </w:sdtContent>
        </w:sdt>
      </w:tc>
      <w:tc>
        <w:tcPr>
          <w:tcW w:w="1276" w:type="dxa"/>
        </w:tcPr>
        <w:p w14:paraId="3CF56F89" w14:textId="77777777" w:rsidR="002E04D9" w:rsidRDefault="002E04D9" w:rsidP="002E04D9">
          <w:pPr>
            <w:pStyle w:val="EncabezadoyNumerodepginaGeob2021"/>
          </w:pPr>
        </w:p>
      </w:tc>
    </w:tr>
  </w:tbl>
  <w:p w14:paraId="4C5CEA51" w14:textId="77777777" w:rsidR="002E04D9" w:rsidRPr="00ED6938" w:rsidRDefault="002E04D9" w:rsidP="008D346A">
    <w:pPr>
      <w:pStyle w:val="Encabezado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12475" w:type="dxa"/>
      <w:tblInd w:w="-1560" w:type="dxa"/>
      <w:tblBorders>
        <w:top w:val="none" w:sz="0" w:space="0" w:color="auto"/>
        <w:left w:val="none" w:sz="0" w:space="0" w:color="auto"/>
        <w:bottom w:val="single" w:sz="4" w:space="0" w:color="969696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560"/>
      <w:gridCol w:w="4253"/>
      <w:gridCol w:w="4819"/>
      <w:gridCol w:w="567"/>
      <w:gridCol w:w="1276"/>
    </w:tblGrid>
    <w:tr w:rsidR="003F51E3" w:rsidRPr="00690C71" w14:paraId="2BAAFBE0" w14:textId="77777777" w:rsidTr="006477A1">
      <w:trPr>
        <w:trHeight w:val="533"/>
      </w:trPr>
      <w:tc>
        <w:tcPr>
          <w:tcW w:w="1560" w:type="dxa"/>
        </w:tcPr>
        <w:p w14:paraId="705FBD50" w14:textId="77777777" w:rsidR="003F51E3" w:rsidRPr="00466A62" w:rsidRDefault="003F51E3" w:rsidP="002E04D9">
          <w:pPr>
            <w:spacing w:line="276" w:lineRule="auto"/>
            <w:ind w:left="-1415" w:right="360"/>
            <w:jc w:val="center"/>
            <w:rPr>
              <w:noProof/>
              <w:color w:val="9F9F9F" w:themeColor="text1" w:themeTint="80"/>
              <w:lang w:eastAsia="es-CL"/>
            </w:rPr>
          </w:pPr>
        </w:p>
      </w:tc>
      <w:tc>
        <w:tcPr>
          <w:tcW w:w="4253" w:type="dxa"/>
          <w:noWrap/>
          <w:tcMar>
            <w:left w:w="0" w:type="dxa"/>
            <w:right w:w="0" w:type="dxa"/>
          </w:tcMar>
        </w:tcPr>
        <w:p w14:paraId="23EE8765" w14:textId="77777777" w:rsidR="003F51E3" w:rsidRDefault="003F51E3" w:rsidP="002E04D9">
          <w:pPr>
            <w:spacing w:line="276" w:lineRule="auto"/>
            <w:ind w:right="360" w:hanging="426"/>
            <w:jc w:val="center"/>
            <w:rPr>
              <w:rFonts w:ascii="Helvetica" w:hAnsi="Helvetica"/>
              <w:b/>
              <w:caps/>
              <w:color w:val="9F9F9F" w:themeColor="text1" w:themeTint="80"/>
            </w:rPr>
          </w:pPr>
          <w:r w:rsidRPr="00466A62">
            <w:rPr>
              <w:noProof/>
              <w:color w:val="9F9F9F" w:themeColor="text1" w:themeTint="80"/>
              <w:lang w:eastAsia="es-CL"/>
            </w:rPr>
            <w:drawing>
              <wp:anchor distT="0" distB="0" distL="114300" distR="114300" simplePos="0" relativeHeight="251879424" behindDoc="0" locked="0" layoutInCell="1" allowOverlap="1" wp14:anchorId="25AD40D2" wp14:editId="029C8D69">
                <wp:simplePos x="0" y="0"/>
                <wp:positionH relativeFrom="column">
                  <wp:posOffset>0</wp:posOffset>
                </wp:positionH>
                <wp:positionV relativeFrom="paragraph">
                  <wp:posOffset>125</wp:posOffset>
                </wp:positionV>
                <wp:extent cx="745200" cy="187200"/>
                <wp:effectExtent l="0" t="0" r="0" b="3810"/>
                <wp:wrapSquare wrapText="bothSides"/>
                <wp:docPr id="722309315" name="Imagen 722309315" descr="C:\Users\Visualogica\AppData\Local\Microsoft\Windows\INetCache\Content.Word\Geobiota 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Visualogica\AppData\Local\Microsoft\Windows\INetCache\Content.Word\Geobiota 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5200" cy="18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4819" w:type="dxa"/>
          <w:noWrap/>
        </w:tcPr>
        <w:p w14:paraId="10CD05BC" w14:textId="277312C0" w:rsidR="003F51E3" w:rsidRPr="008C703F" w:rsidRDefault="00000000" w:rsidP="002E04D9">
          <w:pPr>
            <w:jc w:val="right"/>
            <w:rPr>
              <w:b/>
              <w:bCs/>
              <w:sz w:val="16"/>
              <w:szCs w:val="18"/>
            </w:rPr>
          </w:pPr>
          <w:sdt>
            <w:sdtPr>
              <w:rPr>
                <w:rFonts w:cs="Calibri (Cuerpo)"/>
                <w:b/>
                <w:sz w:val="16"/>
              </w:rPr>
              <w:alias w:val="Asunto"/>
              <w:tag w:val=""/>
              <w:id w:val="1865176539"/>
              <w:placeholder>
                <w:docPart w:val="943228D6C2FE41269A54FFEE4C708A4B"/>
              </w:placeholder>
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<w:text/>
            </w:sdtPr>
            <w:sdtContent>
              <w:r w:rsidR="0042097A">
                <w:rPr>
                  <w:rFonts w:cs="Calibri (Cuerpo)"/>
                  <w:b/>
                  <w:sz w:val="16"/>
                </w:rPr>
                <w:t>Informe Anual Plan de Seguimiento Ambiental Biótico – Proyecto Cambios y Mejoras en la Operación Minera del Salar de Atacama</w:t>
              </w:r>
            </w:sdtContent>
          </w:sdt>
          <w:r w:rsidR="003F51E3" w:rsidRPr="008C703F">
            <w:rPr>
              <w:b/>
              <w:bCs/>
              <w:sz w:val="16"/>
              <w:szCs w:val="18"/>
            </w:rPr>
            <w:t xml:space="preserve"> </w:t>
          </w:r>
        </w:p>
        <w:p w14:paraId="2461C12F" w14:textId="77777777" w:rsidR="003F51E3" w:rsidRPr="00CA401B" w:rsidRDefault="003F51E3" w:rsidP="002E04D9">
          <w:pPr>
            <w:pStyle w:val="Piedepgina"/>
            <w:jc w:val="right"/>
          </w:pPr>
        </w:p>
      </w:tc>
      <w:tc>
        <w:tcPr>
          <w:tcW w:w="567" w:type="dxa"/>
          <w:noWrap/>
          <w:tcMar>
            <w:left w:w="0" w:type="dxa"/>
            <w:right w:w="0" w:type="dxa"/>
          </w:tcMar>
        </w:tcPr>
        <w:sdt>
          <w:sdtPr>
            <w:rPr>
              <w:szCs w:val="20"/>
            </w:rPr>
            <w:id w:val="355394110"/>
            <w:docPartObj>
              <w:docPartGallery w:val="Page Numbers (Bottom of Page)"/>
              <w:docPartUnique/>
            </w:docPartObj>
          </w:sdtPr>
          <w:sdtContent>
            <w:p w14:paraId="553CF147" w14:textId="77777777" w:rsidR="003F51E3" w:rsidRPr="00096CC6" w:rsidRDefault="003F51E3" w:rsidP="002E04D9">
              <w:pPr>
                <w:pStyle w:val="EncabezadoyNumerodepginaGeob2021"/>
                <w:rPr>
                  <w:szCs w:val="20"/>
                </w:rPr>
              </w:pPr>
              <w:r w:rsidRPr="00ED6938">
                <w:fldChar w:fldCharType="begin"/>
              </w:r>
              <w:r w:rsidRPr="00ED6938">
                <w:instrText xml:space="preserve"> PAGE </w:instrText>
              </w:r>
              <w:r w:rsidRPr="00ED6938">
                <w:fldChar w:fldCharType="separate"/>
              </w:r>
              <w:r>
                <w:rPr>
                  <w:noProof/>
                </w:rPr>
                <w:t>6</w:t>
              </w:r>
              <w:r w:rsidRPr="00ED6938">
                <w:fldChar w:fldCharType="end"/>
              </w:r>
            </w:p>
          </w:sdtContent>
        </w:sdt>
      </w:tc>
      <w:tc>
        <w:tcPr>
          <w:tcW w:w="1276" w:type="dxa"/>
        </w:tcPr>
        <w:p w14:paraId="1E011C64" w14:textId="77777777" w:rsidR="003F51E3" w:rsidRDefault="003F51E3" w:rsidP="002E04D9">
          <w:pPr>
            <w:pStyle w:val="EncabezadoyNumerodepginaGeob2021"/>
          </w:pPr>
        </w:p>
      </w:tc>
    </w:tr>
  </w:tbl>
  <w:p w14:paraId="598D8828" w14:textId="77777777" w:rsidR="003F51E3" w:rsidRPr="00ED6938" w:rsidRDefault="003F51E3" w:rsidP="008D346A">
    <w:pPr>
      <w:pStyle w:val="Encabezado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12475" w:type="dxa"/>
      <w:tblInd w:w="-1560" w:type="dxa"/>
      <w:tblBorders>
        <w:top w:val="none" w:sz="0" w:space="0" w:color="auto"/>
        <w:left w:val="none" w:sz="0" w:space="0" w:color="auto"/>
        <w:bottom w:val="single" w:sz="4" w:space="0" w:color="969696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560"/>
      <w:gridCol w:w="4253"/>
      <w:gridCol w:w="4819"/>
      <w:gridCol w:w="567"/>
      <w:gridCol w:w="1276"/>
    </w:tblGrid>
    <w:tr w:rsidR="00E70C6B" w:rsidRPr="00690C71" w14:paraId="60EBD322" w14:textId="77777777" w:rsidTr="006477A1">
      <w:trPr>
        <w:trHeight w:val="533"/>
      </w:trPr>
      <w:tc>
        <w:tcPr>
          <w:tcW w:w="1560" w:type="dxa"/>
        </w:tcPr>
        <w:p w14:paraId="2BC3F3FC" w14:textId="77777777" w:rsidR="00E70C6B" w:rsidRPr="00466A62" w:rsidRDefault="00E70C6B" w:rsidP="002E04D9">
          <w:pPr>
            <w:spacing w:line="276" w:lineRule="auto"/>
            <w:ind w:left="-1415" w:right="360"/>
            <w:jc w:val="center"/>
            <w:rPr>
              <w:noProof/>
              <w:color w:val="9F9F9F" w:themeColor="text1" w:themeTint="80"/>
              <w:lang w:eastAsia="es-CL"/>
            </w:rPr>
          </w:pPr>
        </w:p>
      </w:tc>
      <w:tc>
        <w:tcPr>
          <w:tcW w:w="4253" w:type="dxa"/>
          <w:noWrap/>
          <w:tcMar>
            <w:left w:w="0" w:type="dxa"/>
            <w:right w:w="0" w:type="dxa"/>
          </w:tcMar>
        </w:tcPr>
        <w:p w14:paraId="1773DBFF" w14:textId="77777777" w:rsidR="00E70C6B" w:rsidRDefault="00E70C6B" w:rsidP="002E04D9">
          <w:pPr>
            <w:spacing w:line="276" w:lineRule="auto"/>
            <w:ind w:right="360" w:hanging="426"/>
            <w:jc w:val="center"/>
            <w:rPr>
              <w:rFonts w:ascii="Helvetica" w:hAnsi="Helvetica"/>
              <w:b/>
              <w:caps/>
              <w:color w:val="9F9F9F" w:themeColor="text1" w:themeTint="80"/>
            </w:rPr>
          </w:pPr>
          <w:r w:rsidRPr="00466A62">
            <w:rPr>
              <w:noProof/>
              <w:color w:val="9F9F9F" w:themeColor="text1" w:themeTint="80"/>
              <w:lang w:eastAsia="es-CL"/>
            </w:rPr>
            <w:drawing>
              <wp:anchor distT="0" distB="0" distL="114300" distR="114300" simplePos="0" relativeHeight="251881472" behindDoc="0" locked="0" layoutInCell="1" allowOverlap="1" wp14:anchorId="3F90CF24" wp14:editId="31676555">
                <wp:simplePos x="0" y="0"/>
                <wp:positionH relativeFrom="column">
                  <wp:posOffset>0</wp:posOffset>
                </wp:positionH>
                <wp:positionV relativeFrom="paragraph">
                  <wp:posOffset>125</wp:posOffset>
                </wp:positionV>
                <wp:extent cx="745200" cy="187200"/>
                <wp:effectExtent l="0" t="0" r="0" b="3810"/>
                <wp:wrapSquare wrapText="bothSides"/>
                <wp:docPr id="24" name="Imagen 24" descr="C:\Users\Visualogica\AppData\Local\Microsoft\Windows\INetCache\Content.Word\Geobiota 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Visualogica\AppData\Local\Microsoft\Windows\INetCache\Content.Word\Geobiota 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5200" cy="18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4819" w:type="dxa"/>
          <w:noWrap/>
        </w:tcPr>
        <w:p w14:paraId="52CB8A1F" w14:textId="7E7D25B1" w:rsidR="00E70C6B" w:rsidRPr="008C703F" w:rsidRDefault="00000000" w:rsidP="002E04D9">
          <w:pPr>
            <w:jc w:val="right"/>
            <w:rPr>
              <w:b/>
              <w:bCs/>
              <w:sz w:val="16"/>
              <w:szCs w:val="18"/>
            </w:rPr>
          </w:pPr>
          <w:sdt>
            <w:sdtPr>
              <w:rPr>
                <w:rFonts w:cs="Calibri (Cuerpo)"/>
                <w:b/>
                <w:sz w:val="16"/>
              </w:rPr>
              <w:alias w:val="Asunto"/>
              <w:tag w:val=""/>
              <w:id w:val="1515566304"/>
              <w:placeholder>
                <w:docPart w:val="2F64F1D7580D4886A06B2622D7A81C80"/>
              </w:placeholder>
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<w:text/>
            </w:sdtPr>
            <w:sdtContent>
              <w:r w:rsidR="0042097A">
                <w:rPr>
                  <w:rFonts w:cs="Calibri (Cuerpo)"/>
                  <w:b/>
                  <w:sz w:val="16"/>
                </w:rPr>
                <w:t>Informe Anual Plan de Seguimiento Ambiental Biótico – Proyecto Cambios y Mejoras en la Operación Minera del Salar de Atacama</w:t>
              </w:r>
            </w:sdtContent>
          </w:sdt>
          <w:r w:rsidR="00E70C6B" w:rsidRPr="008C703F">
            <w:rPr>
              <w:b/>
              <w:bCs/>
              <w:sz w:val="16"/>
              <w:szCs w:val="18"/>
            </w:rPr>
            <w:t xml:space="preserve"> </w:t>
          </w:r>
        </w:p>
        <w:p w14:paraId="657EA1D9" w14:textId="77777777" w:rsidR="00E70C6B" w:rsidRPr="00CA401B" w:rsidRDefault="00E70C6B" w:rsidP="002E04D9">
          <w:pPr>
            <w:pStyle w:val="Piedepgina"/>
            <w:jc w:val="right"/>
          </w:pPr>
        </w:p>
      </w:tc>
      <w:tc>
        <w:tcPr>
          <w:tcW w:w="567" w:type="dxa"/>
          <w:noWrap/>
          <w:tcMar>
            <w:left w:w="0" w:type="dxa"/>
            <w:right w:w="0" w:type="dxa"/>
          </w:tcMar>
        </w:tcPr>
        <w:sdt>
          <w:sdtPr>
            <w:rPr>
              <w:szCs w:val="20"/>
            </w:rPr>
            <w:id w:val="1301037482"/>
            <w:docPartObj>
              <w:docPartGallery w:val="Page Numbers (Bottom of Page)"/>
              <w:docPartUnique/>
            </w:docPartObj>
          </w:sdtPr>
          <w:sdtContent>
            <w:p w14:paraId="4613F2D3" w14:textId="77777777" w:rsidR="00E70C6B" w:rsidRPr="00096CC6" w:rsidRDefault="00E70C6B" w:rsidP="002E04D9">
              <w:pPr>
                <w:pStyle w:val="EncabezadoyNumerodepginaGeob2021"/>
                <w:rPr>
                  <w:szCs w:val="20"/>
                </w:rPr>
              </w:pPr>
              <w:r w:rsidRPr="00ED6938">
                <w:fldChar w:fldCharType="begin"/>
              </w:r>
              <w:r w:rsidRPr="00ED6938">
                <w:instrText xml:space="preserve"> PAGE </w:instrText>
              </w:r>
              <w:r w:rsidRPr="00ED6938">
                <w:fldChar w:fldCharType="separate"/>
              </w:r>
              <w:r>
                <w:rPr>
                  <w:noProof/>
                </w:rPr>
                <w:t>6</w:t>
              </w:r>
              <w:r w:rsidRPr="00ED6938">
                <w:fldChar w:fldCharType="end"/>
              </w:r>
            </w:p>
          </w:sdtContent>
        </w:sdt>
      </w:tc>
      <w:tc>
        <w:tcPr>
          <w:tcW w:w="1276" w:type="dxa"/>
        </w:tcPr>
        <w:p w14:paraId="06575F33" w14:textId="77777777" w:rsidR="00E70C6B" w:rsidRDefault="00E70C6B" w:rsidP="002E04D9">
          <w:pPr>
            <w:pStyle w:val="EncabezadoyNumerodepginaGeob2021"/>
          </w:pPr>
        </w:p>
      </w:tc>
    </w:tr>
  </w:tbl>
  <w:p w14:paraId="520FB49D" w14:textId="77777777" w:rsidR="00E70C6B" w:rsidRPr="00ED6938" w:rsidRDefault="00E70C6B" w:rsidP="008D346A">
    <w:pPr>
      <w:pStyle w:val="Encabezado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12475" w:type="dxa"/>
      <w:tblInd w:w="-1560" w:type="dxa"/>
      <w:tblBorders>
        <w:top w:val="none" w:sz="0" w:space="0" w:color="auto"/>
        <w:left w:val="none" w:sz="0" w:space="0" w:color="auto"/>
        <w:bottom w:val="single" w:sz="4" w:space="0" w:color="969696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560"/>
      <w:gridCol w:w="4253"/>
      <w:gridCol w:w="4819"/>
      <w:gridCol w:w="567"/>
      <w:gridCol w:w="1276"/>
    </w:tblGrid>
    <w:tr w:rsidR="00530764" w:rsidRPr="00690C71" w14:paraId="0C719914" w14:textId="77777777" w:rsidTr="006477A1">
      <w:trPr>
        <w:trHeight w:val="533"/>
      </w:trPr>
      <w:tc>
        <w:tcPr>
          <w:tcW w:w="1560" w:type="dxa"/>
        </w:tcPr>
        <w:p w14:paraId="009A767C" w14:textId="77777777" w:rsidR="00530764" w:rsidRPr="00466A62" w:rsidRDefault="00530764" w:rsidP="002E04D9">
          <w:pPr>
            <w:spacing w:line="276" w:lineRule="auto"/>
            <w:ind w:left="-1415" w:right="360"/>
            <w:jc w:val="center"/>
            <w:rPr>
              <w:noProof/>
              <w:color w:val="9F9F9F" w:themeColor="text1" w:themeTint="80"/>
              <w:lang w:eastAsia="es-CL"/>
            </w:rPr>
          </w:pPr>
        </w:p>
      </w:tc>
      <w:tc>
        <w:tcPr>
          <w:tcW w:w="4253" w:type="dxa"/>
          <w:noWrap/>
          <w:tcMar>
            <w:left w:w="0" w:type="dxa"/>
            <w:right w:w="0" w:type="dxa"/>
          </w:tcMar>
        </w:tcPr>
        <w:p w14:paraId="40C02420" w14:textId="77777777" w:rsidR="00530764" w:rsidRDefault="00530764" w:rsidP="002E04D9">
          <w:pPr>
            <w:spacing w:line="276" w:lineRule="auto"/>
            <w:ind w:right="360" w:hanging="426"/>
            <w:jc w:val="center"/>
            <w:rPr>
              <w:rFonts w:ascii="Helvetica" w:hAnsi="Helvetica"/>
              <w:b/>
              <w:caps/>
              <w:color w:val="9F9F9F" w:themeColor="text1" w:themeTint="80"/>
            </w:rPr>
          </w:pPr>
          <w:r w:rsidRPr="00466A62">
            <w:rPr>
              <w:noProof/>
              <w:color w:val="9F9F9F" w:themeColor="text1" w:themeTint="80"/>
              <w:lang w:eastAsia="es-CL"/>
            </w:rPr>
            <w:drawing>
              <wp:anchor distT="0" distB="0" distL="114300" distR="114300" simplePos="0" relativeHeight="251885568" behindDoc="0" locked="0" layoutInCell="1" allowOverlap="1" wp14:anchorId="11BF0F8C" wp14:editId="69C42CDF">
                <wp:simplePos x="0" y="0"/>
                <wp:positionH relativeFrom="column">
                  <wp:posOffset>0</wp:posOffset>
                </wp:positionH>
                <wp:positionV relativeFrom="paragraph">
                  <wp:posOffset>125</wp:posOffset>
                </wp:positionV>
                <wp:extent cx="745200" cy="187200"/>
                <wp:effectExtent l="0" t="0" r="0" b="3810"/>
                <wp:wrapSquare wrapText="bothSides"/>
                <wp:docPr id="26" name="Imagen 26" descr="C:\Users\Visualogica\AppData\Local\Microsoft\Windows\INetCache\Content.Word\Geobiota 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Visualogica\AppData\Local\Microsoft\Windows\INetCache\Content.Word\Geobiota 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5200" cy="18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4819" w:type="dxa"/>
          <w:noWrap/>
        </w:tcPr>
        <w:p w14:paraId="2636B87E" w14:textId="27E42B2A" w:rsidR="00530764" w:rsidRPr="008C703F" w:rsidRDefault="00000000" w:rsidP="002E04D9">
          <w:pPr>
            <w:jc w:val="right"/>
            <w:rPr>
              <w:b/>
              <w:bCs/>
              <w:sz w:val="16"/>
              <w:szCs w:val="18"/>
            </w:rPr>
          </w:pPr>
          <w:sdt>
            <w:sdtPr>
              <w:rPr>
                <w:rFonts w:cs="Calibri (Cuerpo)"/>
                <w:b/>
                <w:sz w:val="16"/>
              </w:rPr>
              <w:alias w:val="Asunto"/>
              <w:tag w:val=""/>
              <w:id w:val="1884442002"/>
              <w:placeholder>
                <w:docPart w:val="B509ABF340434FD6ADCB10319585C938"/>
              </w:placeholder>
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<w:text/>
            </w:sdtPr>
            <w:sdtContent>
              <w:r w:rsidR="0042097A">
                <w:rPr>
                  <w:rFonts w:cs="Calibri (Cuerpo)"/>
                  <w:b/>
                  <w:sz w:val="16"/>
                </w:rPr>
                <w:t>Informe Anual Plan de Seguimiento Ambiental Biótico – Proyecto Cambios y Mejoras en la Operación Minera del Salar de Atacama</w:t>
              </w:r>
            </w:sdtContent>
          </w:sdt>
          <w:r w:rsidR="00530764" w:rsidRPr="008C703F">
            <w:rPr>
              <w:b/>
              <w:bCs/>
              <w:sz w:val="16"/>
              <w:szCs w:val="18"/>
            </w:rPr>
            <w:t xml:space="preserve"> </w:t>
          </w:r>
        </w:p>
        <w:p w14:paraId="1C50890D" w14:textId="77777777" w:rsidR="00530764" w:rsidRPr="00CA401B" w:rsidRDefault="00530764" w:rsidP="002E04D9">
          <w:pPr>
            <w:pStyle w:val="Piedepgina"/>
            <w:jc w:val="right"/>
          </w:pPr>
        </w:p>
      </w:tc>
      <w:tc>
        <w:tcPr>
          <w:tcW w:w="567" w:type="dxa"/>
          <w:noWrap/>
          <w:tcMar>
            <w:left w:w="0" w:type="dxa"/>
            <w:right w:w="0" w:type="dxa"/>
          </w:tcMar>
        </w:tcPr>
        <w:sdt>
          <w:sdtPr>
            <w:rPr>
              <w:szCs w:val="20"/>
            </w:rPr>
            <w:id w:val="854767875"/>
            <w:docPartObj>
              <w:docPartGallery w:val="Page Numbers (Bottom of Page)"/>
              <w:docPartUnique/>
            </w:docPartObj>
          </w:sdtPr>
          <w:sdtContent>
            <w:p w14:paraId="58A671F1" w14:textId="77777777" w:rsidR="00530764" w:rsidRPr="00096CC6" w:rsidRDefault="00530764" w:rsidP="002E04D9">
              <w:pPr>
                <w:pStyle w:val="EncabezadoyNumerodepginaGeob2021"/>
                <w:rPr>
                  <w:szCs w:val="20"/>
                </w:rPr>
              </w:pPr>
              <w:r w:rsidRPr="00ED6938">
                <w:fldChar w:fldCharType="begin"/>
              </w:r>
              <w:r w:rsidRPr="00ED6938">
                <w:instrText xml:space="preserve"> PAGE </w:instrText>
              </w:r>
              <w:r w:rsidRPr="00ED6938">
                <w:fldChar w:fldCharType="separate"/>
              </w:r>
              <w:r>
                <w:rPr>
                  <w:noProof/>
                </w:rPr>
                <w:t>6</w:t>
              </w:r>
              <w:r w:rsidRPr="00ED6938">
                <w:fldChar w:fldCharType="end"/>
              </w:r>
            </w:p>
          </w:sdtContent>
        </w:sdt>
      </w:tc>
      <w:tc>
        <w:tcPr>
          <w:tcW w:w="1276" w:type="dxa"/>
        </w:tcPr>
        <w:p w14:paraId="046E0990" w14:textId="77777777" w:rsidR="00530764" w:rsidRDefault="00530764" w:rsidP="002E04D9">
          <w:pPr>
            <w:pStyle w:val="EncabezadoyNumerodepginaGeob2021"/>
          </w:pPr>
        </w:p>
      </w:tc>
    </w:tr>
  </w:tbl>
  <w:p w14:paraId="7D0A5DD8" w14:textId="77777777" w:rsidR="00530764" w:rsidRPr="00ED6938" w:rsidRDefault="00530764" w:rsidP="008D346A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7213AD"/>
    <w:multiLevelType w:val="hybridMultilevel"/>
    <w:tmpl w:val="99BC654E"/>
    <w:lvl w:ilvl="0" w:tplc="8D1A7F7E">
      <w:start w:val="1"/>
      <w:numFmt w:val="lowerLetter"/>
      <w:pStyle w:val="VietaletraGeob"/>
      <w:lvlText w:val="%1."/>
      <w:lvlJc w:val="left"/>
      <w:pPr>
        <w:ind w:left="853" w:hanging="360"/>
      </w:pPr>
      <w:rPr>
        <w:rFonts w:ascii="Franklin Gothic Book" w:hAnsi="Franklin Gothic Book" w:hint="default"/>
        <w:b/>
        <w:i w:val="0"/>
        <w:color w:val="524B44" w:themeColor="text2" w:themeShade="80"/>
        <w:sz w:val="16"/>
      </w:rPr>
    </w:lvl>
    <w:lvl w:ilvl="1" w:tplc="340A0019">
      <w:start w:val="1"/>
      <w:numFmt w:val="lowerLetter"/>
      <w:lvlText w:val="%2."/>
      <w:lvlJc w:val="left"/>
      <w:pPr>
        <w:ind w:left="1866" w:hanging="360"/>
      </w:pPr>
    </w:lvl>
    <w:lvl w:ilvl="2" w:tplc="340A001B">
      <w:start w:val="1"/>
      <w:numFmt w:val="lowerRoman"/>
      <w:lvlText w:val="%3."/>
      <w:lvlJc w:val="right"/>
      <w:pPr>
        <w:ind w:left="2586" w:hanging="180"/>
      </w:pPr>
    </w:lvl>
    <w:lvl w:ilvl="3" w:tplc="340A000F" w:tentative="1">
      <w:start w:val="1"/>
      <w:numFmt w:val="decimal"/>
      <w:lvlText w:val="%4."/>
      <w:lvlJc w:val="left"/>
      <w:pPr>
        <w:ind w:left="3306" w:hanging="360"/>
      </w:pPr>
    </w:lvl>
    <w:lvl w:ilvl="4" w:tplc="340A0019" w:tentative="1">
      <w:start w:val="1"/>
      <w:numFmt w:val="lowerLetter"/>
      <w:lvlText w:val="%5."/>
      <w:lvlJc w:val="left"/>
      <w:pPr>
        <w:ind w:left="4026" w:hanging="360"/>
      </w:pPr>
    </w:lvl>
    <w:lvl w:ilvl="5" w:tplc="340A001B" w:tentative="1">
      <w:start w:val="1"/>
      <w:numFmt w:val="lowerRoman"/>
      <w:lvlText w:val="%6."/>
      <w:lvlJc w:val="right"/>
      <w:pPr>
        <w:ind w:left="4746" w:hanging="180"/>
      </w:pPr>
    </w:lvl>
    <w:lvl w:ilvl="6" w:tplc="340A000F" w:tentative="1">
      <w:start w:val="1"/>
      <w:numFmt w:val="decimal"/>
      <w:lvlText w:val="%7."/>
      <w:lvlJc w:val="left"/>
      <w:pPr>
        <w:ind w:left="5466" w:hanging="360"/>
      </w:pPr>
    </w:lvl>
    <w:lvl w:ilvl="7" w:tplc="340A0019" w:tentative="1">
      <w:start w:val="1"/>
      <w:numFmt w:val="lowerLetter"/>
      <w:lvlText w:val="%8."/>
      <w:lvlJc w:val="left"/>
      <w:pPr>
        <w:ind w:left="6186" w:hanging="360"/>
      </w:pPr>
    </w:lvl>
    <w:lvl w:ilvl="8" w:tplc="340A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" w15:restartNumberingAfterBreak="0">
    <w:nsid w:val="0C3328CA"/>
    <w:multiLevelType w:val="multilevel"/>
    <w:tmpl w:val="58900724"/>
    <w:styleLink w:val="Listaactual7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34" w:hanging="113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" w15:restartNumberingAfterBreak="0">
    <w:nsid w:val="15F8084E"/>
    <w:multiLevelType w:val="multilevel"/>
    <w:tmpl w:val="FEAA5C16"/>
    <w:styleLink w:val="Listaactual10"/>
    <w:lvl w:ilvl="0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  <w:b/>
        <w:i w:val="0"/>
        <w:color w:val="524B44" w:themeColor="text2" w:themeShade="80"/>
      </w:r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3" w15:restartNumberingAfterBreak="0">
    <w:nsid w:val="24186F9D"/>
    <w:multiLevelType w:val="multilevel"/>
    <w:tmpl w:val="5052E510"/>
    <w:styleLink w:val="Listaactual1"/>
    <w:lvl w:ilvl="0">
      <w:start w:val="1"/>
      <w:numFmt w:val="lowerLetter"/>
      <w:lvlText w:val="%1."/>
      <w:lvlJc w:val="left"/>
      <w:pPr>
        <w:ind w:left="720" w:hanging="360"/>
      </w:pPr>
      <w:rPr>
        <w:rFonts w:ascii="Arial" w:hAnsi="Arial" w:hint="default"/>
        <w:b w:val="0"/>
        <w:i w:val="0"/>
        <w:color w:val="auto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583EEA"/>
    <w:multiLevelType w:val="multilevel"/>
    <w:tmpl w:val="9D4C1920"/>
    <w:styleLink w:val="Listaactual5"/>
    <w:lvl w:ilvl="0">
      <w:start w:val="1"/>
      <w:numFmt w:val="decimal"/>
      <w:lvlText w:val="%1."/>
      <w:lvlJc w:val="left"/>
      <w:pPr>
        <w:ind w:left="1069" w:hanging="360"/>
      </w:pPr>
      <w:rPr>
        <w:rFonts w:ascii="Franklin Gothic Book" w:hAnsi="Franklin Gothic Book" w:hint="default"/>
        <w:b w:val="0"/>
        <w:i w:val="0"/>
        <w:color w:val="auto"/>
        <w:sz w:val="20"/>
      </w:rPr>
    </w:lvl>
    <w:lvl w:ilvl="1">
      <w:start w:val="1"/>
      <w:numFmt w:val="decimal"/>
      <w:lvlText w:val="%1.%2"/>
      <w:lvlJc w:val="left"/>
      <w:pPr>
        <w:ind w:left="993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578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0938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1298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1658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201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12378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12738" w:hanging="360"/>
      </w:pPr>
      <w:rPr>
        <w:rFonts w:hint="default"/>
      </w:rPr>
    </w:lvl>
  </w:abstractNum>
  <w:abstractNum w:abstractNumId="5" w15:restartNumberingAfterBreak="0">
    <w:nsid w:val="28C83698"/>
    <w:multiLevelType w:val="multilevel"/>
    <w:tmpl w:val="ED846096"/>
    <w:styleLink w:val="Listaactual3"/>
    <w:lvl w:ilvl="0">
      <w:start w:val="1"/>
      <w:numFmt w:val="lowerLetter"/>
      <w:lvlText w:val="%1."/>
      <w:lvlJc w:val="left"/>
      <w:pPr>
        <w:ind w:left="284" w:hanging="284"/>
      </w:pPr>
      <w:rPr>
        <w:rFonts w:hint="default"/>
        <w:b w:val="0"/>
        <w:i w:val="0"/>
        <w:color w:val="auto"/>
        <w:sz w:val="18"/>
      </w:rPr>
    </w:lvl>
    <w:lvl w:ilvl="1">
      <w:start w:val="1"/>
      <w:numFmt w:val="decimal"/>
      <w:lvlText w:val="%1.%2"/>
      <w:lvlJc w:val="left"/>
      <w:pPr>
        <w:ind w:left="284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9869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0229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0589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0949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130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11669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12029" w:hanging="360"/>
      </w:pPr>
      <w:rPr>
        <w:rFonts w:hint="default"/>
      </w:rPr>
    </w:lvl>
  </w:abstractNum>
  <w:abstractNum w:abstractNumId="6" w15:restartNumberingAfterBreak="0">
    <w:nsid w:val="42283F8D"/>
    <w:multiLevelType w:val="multilevel"/>
    <w:tmpl w:val="4308034A"/>
    <w:styleLink w:val="Listaactual8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34" w:hanging="113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34" w:hanging="113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7" w15:restartNumberingAfterBreak="0">
    <w:nsid w:val="4F9961FF"/>
    <w:multiLevelType w:val="multilevel"/>
    <w:tmpl w:val="DF766366"/>
    <w:styleLink w:val="Listaactual6"/>
    <w:lvl w:ilvl="0">
      <w:start w:val="1"/>
      <w:numFmt w:val="decimal"/>
      <w:lvlText w:val="%1"/>
      <w:lvlJc w:val="left"/>
      <w:pPr>
        <w:ind w:left="1134" w:hanging="1134"/>
      </w:pPr>
      <w:rPr>
        <w:rFonts w:hint="default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8" w15:restartNumberingAfterBreak="0">
    <w:nsid w:val="54F877BB"/>
    <w:multiLevelType w:val="multilevel"/>
    <w:tmpl w:val="6A14E9BE"/>
    <w:styleLink w:val="Listaactual2"/>
    <w:lvl w:ilvl="0">
      <w:start w:val="1"/>
      <w:numFmt w:val="lowerLetter"/>
      <w:lvlText w:val="%1."/>
      <w:lvlJc w:val="left"/>
      <w:pPr>
        <w:ind w:left="720" w:hanging="360"/>
      </w:pPr>
      <w:rPr>
        <w:rFonts w:ascii="Franklin Gothic Book" w:hAnsi="Franklin Gothic Book" w:hint="default"/>
        <w:b w:val="0"/>
        <w:i w:val="0"/>
        <w:caps w:val="0"/>
        <w:strike w:val="0"/>
        <w:dstrike w:val="0"/>
        <w:vanish w:val="0"/>
        <w:color w:val="auto"/>
        <w:sz w:val="2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72746CE"/>
    <w:multiLevelType w:val="multilevel"/>
    <w:tmpl w:val="6628768A"/>
    <w:lvl w:ilvl="0">
      <w:start w:val="1"/>
      <w:numFmt w:val="decimal"/>
      <w:pStyle w:val="Ttulo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Ttulo2"/>
      <w:lvlText w:val="%1.%2"/>
      <w:lvlJc w:val="left"/>
      <w:pPr>
        <w:ind w:left="1134" w:hanging="1134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1134" w:hanging="1134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1134" w:hanging="113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0" w15:restartNumberingAfterBreak="0">
    <w:nsid w:val="59AF53B6"/>
    <w:multiLevelType w:val="multilevel"/>
    <w:tmpl w:val="FD9007AC"/>
    <w:lvl w:ilvl="0">
      <w:start w:val="1"/>
      <w:numFmt w:val="bullet"/>
      <w:pStyle w:val="VietapuntoGeob"/>
      <w:lvlText w:val=""/>
      <w:lvlJc w:val="left"/>
      <w:pPr>
        <w:ind w:left="1146" w:hanging="360"/>
      </w:pPr>
      <w:rPr>
        <w:rFonts w:ascii="Symbol" w:hAnsi="Symbol" w:hint="default"/>
        <w:b/>
        <w:i w:val="0"/>
        <w:color w:val="524B44" w:themeColor="text2" w:themeShade="80"/>
      </w:rPr>
    </w:lvl>
    <w:lvl w:ilvl="1">
      <w:start w:val="1"/>
      <w:numFmt w:val="bullet"/>
      <w:lvlText w:val=""/>
      <w:lvlJc w:val="left"/>
      <w:pPr>
        <w:ind w:left="1506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86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26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2586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946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4026" w:hanging="360"/>
      </w:pPr>
      <w:rPr>
        <w:rFonts w:ascii="Symbol" w:hAnsi="Symbol" w:hint="default"/>
      </w:rPr>
    </w:lvl>
  </w:abstractNum>
  <w:abstractNum w:abstractNumId="11" w15:restartNumberingAfterBreak="0">
    <w:nsid w:val="63410AD2"/>
    <w:multiLevelType w:val="multilevel"/>
    <w:tmpl w:val="E7B003D8"/>
    <w:styleLink w:val="Listaactual11"/>
    <w:lvl w:ilvl="0">
      <w:start w:val="1"/>
      <w:numFmt w:val="bullet"/>
      <w:lvlText w:val=""/>
      <w:lvlJc w:val="left"/>
      <w:pPr>
        <w:ind w:left="1146" w:hanging="360"/>
      </w:pPr>
      <w:rPr>
        <w:rFonts w:ascii="Wingdings" w:hAnsi="Wingdings" w:hint="default"/>
        <w:b/>
        <w:i w:val="0"/>
        <w:color w:val="524B44" w:themeColor="text2" w:themeShade="80"/>
      </w:rPr>
    </w:lvl>
    <w:lvl w:ilvl="1">
      <w:start w:val="1"/>
      <w:numFmt w:val="bullet"/>
      <w:lvlText w:val=""/>
      <w:lvlJc w:val="left"/>
      <w:pPr>
        <w:ind w:left="1506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86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26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2586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946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4026" w:hanging="360"/>
      </w:pPr>
      <w:rPr>
        <w:rFonts w:ascii="Symbol" w:hAnsi="Symbol" w:hint="default"/>
      </w:rPr>
    </w:lvl>
  </w:abstractNum>
  <w:abstractNum w:abstractNumId="12" w15:restartNumberingAfterBreak="0">
    <w:nsid w:val="65D57046"/>
    <w:multiLevelType w:val="multilevel"/>
    <w:tmpl w:val="260AC1A8"/>
    <w:styleLink w:val="Listaactual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i w:val="0"/>
        <w:color w:val="auto"/>
        <w:sz w:val="18"/>
      </w:rPr>
    </w:lvl>
    <w:lvl w:ilvl="1">
      <w:start w:val="1"/>
      <w:numFmt w:val="decimal"/>
      <w:lvlText w:val="%1.%2"/>
      <w:lvlJc w:val="left"/>
      <w:pPr>
        <w:ind w:left="993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578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0938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1298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1658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201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12378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12738" w:hanging="360"/>
      </w:pPr>
      <w:rPr>
        <w:rFonts w:hint="default"/>
      </w:rPr>
    </w:lvl>
  </w:abstractNum>
  <w:abstractNum w:abstractNumId="13" w15:restartNumberingAfterBreak="0">
    <w:nsid w:val="6DF76E39"/>
    <w:multiLevelType w:val="multilevel"/>
    <w:tmpl w:val="2E2EF3F8"/>
    <w:styleLink w:val="Listaactual9"/>
    <w:lvl w:ilvl="0">
      <w:start w:val="1"/>
      <w:numFmt w:val="bullet"/>
      <w:lvlText w:val="−"/>
      <w:lvlJc w:val="left"/>
      <w:pPr>
        <w:ind w:left="1146" w:hanging="360"/>
      </w:pPr>
      <w:rPr>
        <w:rFonts w:ascii="Archivo" w:hAnsi="Archivo" w:hint="default"/>
        <w:b/>
        <w:i w:val="0"/>
        <w:color w:val="524B44" w:themeColor="text2" w:themeShade="80"/>
      </w:r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num w:numId="1" w16cid:durableId="1249148493">
    <w:abstractNumId w:val="0"/>
  </w:num>
  <w:num w:numId="2" w16cid:durableId="269892596">
    <w:abstractNumId w:val="10"/>
  </w:num>
  <w:num w:numId="3" w16cid:durableId="1633361349">
    <w:abstractNumId w:val="3"/>
  </w:num>
  <w:num w:numId="4" w16cid:durableId="852690920">
    <w:abstractNumId w:val="8"/>
  </w:num>
  <w:num w:numId="5" w16cid:durableId="173960105">
    <w:abstractNumId w:val="5"/>
  </w:num>
  <w:num w:numId="6" w16cid:durableId="1736515248">
    <w:abstractNumId w:val="12"/>
  </w:num>
  <w:num w:numId="7" w16cid:durableId="863984209">
    <w:abstractNumId w:val="4"/>
  </w:num>
  <w:num w:numId="8" w16cid:durableId="2124835669">
    <w:abstractNumId w:val="9"/>
  </w:num>
  <w:num w:numId="9" w16cid:durableId="206644527">
    <w:abstractNumId w:val="7"/>
  </w:num>
  <w:num w:numId="10" w16cid:durableId="239408224">
    <w:abstractNumId w:val="1"/>
  </w:num>
  <w:num w:numId="11" w16cid:durableId="900099250">
    <w:abstractNumId w:val="6"/>
  </w:num>
  <w:num w:numId="12" w16cid:durableId="1717269358">
    <w:abstractNumId w:val="13"/>
  </w:num>
  <w:num w:numId="13" w16cid:durableId="1700471607">
    <w:abstractNumId w:val="2"/>
  </w:num>
  <w:num w:numId="14" w16cid:durableId="581717824">
    <w:abstractNumId w:val="11"/>
  </w:num>
  <w:num w:numId="15" w16cid:durableId="1633635167">
    <w:abstractNumId w:val="9"/>
  </w:num>
  <w:num w:numId="16" w16cid:durableId="40447080">
    <w:abstractNumId w:val="9"/>
  </w:num>
  <w:num w:numId="17" w16cid:durableId="1007754524">
    <w:abstractNumId w:val="9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BF28" w:allStyles="0" w:customStyles="0" w:latentStyles="0" w:stylesInUse="1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1"/>
  <w:stylePaneSortMethod w:val="0000"/>
  <w:defaultTabStop w:val="709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7C46"/>
    <w:rsid w:val="000001BC"/>
    <w:rsid w:val="00004F35"/>
    <w:rsid w:val="00012AC2"/>
    <w:rsid w:val="000215DB"/>
    <w:rsid w:val="00034422"/>
    <w:rsid w:val="000360EE"/>
    <w:rsid w:val="00036B0E"/>
    <w:rsid w:val="00037084"/>
    <w:rsid w:val="0004353A"/>
    <w:rsid w:val="00043C0A"/>
    <w:rsid w:val="00046C24"/>
    <w:rsid w:val="00047B93"/>
    <w:rsid w:val="0005169C"/>
    <w:rsid w:val="0005631D"/>
    <w:rsid w:val="0006095F"/>
    <w:rsid w:val="000658CC"/>
    <w:rsid w:val="000664EB"/>
    <w:rsid w:val="0007540A"/>
    <w:rsid w:val="0008492D"/>
    <w:rsid w:val="00087242"/>
    <w:rsid w:val="00091309"/>
    <w:rsid w:val="00093DE4"/>
    <w:rsid w:val="0009416B"/>
    <w:rsid w:val="00096CC6"/>
    <w:rsid w:val="000A7398"/>
    <w:rsid w:val="000B260F"/>
    <w:rsid w:val="000B4E8B"/>
    <w:rsid w:val="000D36EC"/>
    <w:rsid w:val="000D4E7B"/>
    <w:rsid w:val="000D5D8D"/>
    <w:rsid w:val="000D7AB6"/>
    <w:rsid w:val="000E008C"/>
    <w:rsid w:val="000E0399"/>
    <w:rsid w:val="000E0F77"/>
    <w:rsid w:val="000E1085"/>
    <w:rsid w:val="000F02C6"/>
    <w:rsid w:val="000F23C4"/>
    <w:rsid w:val="000F4A7F"/>
    <w:rsid w:val="000F51E0"/>
    <w:rsid w:val="001011F7"/>
    <w:rsid w:val="00101306"/>
    <w:rsid w:val="001037BF"/>
    <w:rsid w:val="00104A96"/>
    <w:rsid w:val="001125A4"/>
    <w:rsid w:val="00117BEA"/>
    <w:rsid w:val="001208F5"/>
    <w:rsid w:val="001212E1"/>
    <w:rsid w:val="00122208"/>
    <w:rsid w:val="00122669"/>
    <w:rsid w:val="00125E2F"/>
    <w:rsid w:val="00126916"/>
    <w:rsid w:val="00127B1B"/>
    <w:rsid w:val="00130DD4"/>
    <w:rsid w:val="00131800"/>
    <w:rsid w:val="00131AA5"/>
    <w:rsid w:val="0013267F"/>
    <w:rsid w:val="00134BD3"/>
    <w:rsid w:val="00135154"/>
    <w:rsid w:val="0014034E"/>
    <w:rsid w:val="001429AB"/>
    <w:rsid w:val="0014540C"/>
    <w:rsid w:val="001458D2"/>
    <w:rsid w:val="00145F57"/>
    <w:rsid w:val="00150E3B"/>
    <w:rsid w:val="00156B37"/>
    <w:rsid w:val="001578E1"/>
    <w:rsid w:val="001643D5"/>
    <w:rsid w:val="001655E4"/>
    <w:rsid w:val="0017272C"/>
    <w:rsid w:val="00174450"/>
    <w:rsid w:val="0017459D"/>
    <w:rsid w:val="00180C96"/>
    <w:rsid w:val="001828CB"/>
    <w:rsid w:val="00184829"/>
    <w:rsid w:val="00187FD5"/>
    <w:rsid w:val="00194B86"/>
    <w:rsid w:val="00196C10"/>
    <w:rsid w:val="001A03EA"/>
    <w:rsid w:val="001A184F"/>
    <w:rsid w:val="001A2606"/>
    <w:rsid w:val="001A2B60"/>
    <w:rsid w:val="001A5313"/>
    <w:rsid w:val="001A64E7"/>
    <w:rsid w:val="001A6716"/>
    <w:rsid w:val="001B5A2D"/>
    <w:rsid w:val="001B65B5"/>
    <w:rsid w:val="001C1089"/>
    <w:rsid w:val="001C135C"/>
    <w:rsid w:val="001C3790"/>
    <w:rsid w:val="001D0242"/>
    <w:rsid w:val="001D0CB0"/>
    <w:rsid w:val="001D4234"/>
    <w:rsid w:val="001D765A"/>
    <w:rsid w:val="001E111F"/>
    <w:rsid w:val="001E3363"/>
    <w:rsid w:val="001E35D5"/>
    <w:rsid w:val="001E47B6"/>
    <w:rsid w:val="001E5EA3"/>
    <w:rsid w:val="001E7ECD"/>
    <w:rsid w:val="001F0278"/>
    <w:rsid w:val="001F0353"/>
    <w:rsid w:val="001F0881"/>
    <w:rsid w:val="001F1AAD"/>
    <w:rsid w:val="001F6B8B"/>
    <w:rsid w:val="001F75AF"/>
    <w:rsid w:val="002005D2"/>
    <w:rsid w:val="002006E6"/>
    <w:rsid w:val="002019D9"/>
    <w:rsid w:val="002056B5"/>
    <w:rsid w:val="002058D4"/>
    <w:rsid w:val="00206FD3"/>
    <w:rsid w:val="002136C4"/>
    <w:rsid w:val="00213A4D"/>
    <w:rsid w:val="002164E5"/>
    <w:rsid w:val="002171B1"/>
    <w:rsid w:val="00220067"/>
    <w:rsid w:val="00223D86"/>
    <w:rsid w:val="00224D48"/>
    <w:rsid w:val="002278EE"/>
    <w:rsid w:val="002318F5"/>
    <w:rsid w:val="00231F64"/>
    <w:rsid w:val="00232A21"/>
    <w:rsid w:val="00234500"/>
    <w:rsid w:val="00234637"/>
    <w:rsid w:val="002350CF"/>
    <w:rsid w:val="00235916"/>
    <w:rsid w:val="00240A3C"/>
    <w:rsid w:val="002423F7"/>
    <w:rsid w:val="00242F48"/>
    <w:rsid w:val="00245B22"/>
    <w:rsid w:val="0024693B"/>
    <w:rsid w:val="00247886"/>
    <w:rsid w:val="00251FB1"/>
    <w:rsid w:val="002530DE"/>
    <w:rsid w:val="002664CA"/>
    <w:rsid w:val="0026703E"/>
    <w:rsid w:val="0026784B"/>
    <w:rsid w:val="002679D6"/>
    <w:rsid w:val="00271266"/>
    <w:rsid w:val="00273D98"/>
    <w:rsid w:val="00274128"/>
    <w:rsid w:val="00274DDB"/>
    <w:rsid w:val="0027774B"/>
    <w:rsid w:val="00280BD7"/>
    <w:rsid w:val="00280BE3"/>
    <w:rsid w:val="002817D6"/>
    <w:rsid w:val="00283291"/>
    <w:rsid w:val="00283B6A"/>
    <w:rsid w:val="00285DB0"/>
    <w:rsid w:val="00293758"/>
    <w:rsid w:val="002A5D92"/>
    <w:rsid w:val="002A68A3"/>
    <w:rsid w:val="002B2C9D"/>
    <w:rsid w:val="002B68AF"/>
    <w:rsid w:val="002C0A36"/>
    <w:rsid w:val="002C1098"/>
    <w:rsid w:val="002C44FB"/>
    <w:rsid w:val="002C4F77"/>
    <w:rsid w:val="002C50B0"/>
    <w:rsid w:val="002C615F"/>
    <w:rsid w:val="002C780C"/>
    <w:rsid w:val="002D32AD"/>
    <w:rsid w:val="002D3C46"/>
    <w:rsid w:val="002D5781"/>
    <w:rsid w:val="002D6FBD"/>
    <w:rsid w:val="002D7604"/>
    <w:rsid w:val="002E04D9"/>
    <w:rsid w:val="002E1B5E"/>
    <w:rsid w:val="002E304D"/>
    <w:rsid w:val="002E6483"/>
    <w:rsid w:val="002F0625"/>
    <w:rsid w:val="002F31EE"/>
    <w:rsid w:val="002F3820"/>
    <w:rsid w:val="0030347C"/>
    <w:rsid w:val="0030396E"/>
    <w:rsid w:val="0031163A"/>
    <w:rsid w:val="00312AC1"/>
    <w:rsid w:val="00313D13"/>
    <w:rsid w:val="003154A7"/>
    <w:rsid w:val="00315808"/>
    <w:rsid w:val="003161D1"/>
    <w:rsid w:val="00320D8F"/>
    <w:rsid w:val="003219C2"/>
    <w:rsid w:val="003238CE"/>
    <w:rsid w:val="0032615D"/>
    <w:rsid w:val="00330EB1"/>
    <w:rsid w:val="0033140C"/>
    <w:rsid w:val="00331782"/>
    <w:rsid w:val="00332011"/>
    <w:rsid w:val="00341CAA"/>
    <w:rsid w:val="0034235E"/>
    <w:rsid w:val="00347B6D"/>
    <w:rsid w:val="00352892"/>
    <w:rsid w:val="00354431"/>
    <w:rsid w:val="00356836"/>
    <w:rsid w:val="0036777D"/>
    <w:rsid w:val="00372BF5"/>
    <w:rsid w:val="00373979"/>
    <w:rsid w:val="0037600C"/>
    <w:rsid w:val="00380E6E"/>
    <w:rsid w:val="003827EC"/>
    <w:rsid w:val="003845B0"/>
    <w:rsid w:val="003922C6"/>
    <w:rsid w:val="00397089"/>
    <w:rsid w:val="00397E01"/>
    <w:rsid w:val="003A1787"/>
    <w:rsid w:val="003A1876"/>
    <w:rsid w:val="003A7AD7"/>
    <w:rsid w:val="003B0A1C"/>
    <w:rsid w:val="003B0C3E"/>
    <w:rsid w:val="003B0F51"/>
    <w:rsid w:val="003B75C7"/>
    <w:rsid w:val="003C5C08"/>
    <w:rsid w:val="003C793F"/>
    <w:rsid w:val="003D2835"/>
    <w:rsid w:val="003D290B"/>
    <w:rsid w:val="003D6019"/>
    <w:rsid w:val="003D7CF9"/>
    <w:rsid w:val="003E20B3"/>
    <w:rsid w:val="003E3F53"/>
    <w:rsid w:val="003E5AB2"/>
    <w:rsid w:val="003E5DCE"/>
    <w:rsid w:val="003F3F1D"/>
    <w:rsid w:val="003F51E3"/>
    <w:rsid w:val="00404FF6"/>
    <w:rsid w:val="004076B7"/>
    <w:rsid w:val="0040779E"/>
    <w:rsid w:val="00407C46"/>
    <w:rsid w:val="0042097A"/>
    <w:rsid w:val="0046084E"/>
    <w:rsid w:val="00462952"/>
    <w:rsid w:val="00464153"/>
    <w:rsid w:val="00464BEC"/>
    <w:rsid w:val="00464E4B"/>
    <w:rsid w:val="00467487"/>
    <w:rsid w:val="00467A99"/>
    <w:rsid w:val="00467DB4"/>
    <w:rsid w:val="004715BA"/>
    <w:rsid w:val="00472248"/>
    <w:rsid w:val="00472324"/>
    <w:rsid w:val="00473FD3"/>
    <w:rsid w:val="00474B75"/>
    <w:rsid w:val="00482F0A"/>
    <w:rsid w:val="0048563E"/>
    <w:rsid w:val="00487ABE"/>
    <w:rsid w:val="004914D8"/>
    <w:rsid w:val="00492836"/>
    <w:rsid w:val="004942AD"/>
    <w:rsid w:val="004951B2"/>
    <w:rsid w:val="004955E0"/>
    <w:rsid w:val="004A08EE"/>
    <w:rsid w:val="004A0D0B"/>
    <w:rsid w:val="004B2BB2"/>
    <w:rsid w:val="004B32F8"/>
    <w:rsid w:val="004B63F3"/>
    <w:rsid w:val="004C0138"/>
    <w:rsid w:val="004C1DE7"/>
    <w:rsid w:val="004C39AB"/>
    <w:rsid w:val="004D3323"/>
    <w:rsid w:val="004D77A6"/>
    <w:rsid w:val="004D7B88"/>
    <w:rsid w:val="004E0827"/>
    <w:rsid w:val="004E3D55"/>
    <w:rsid w:val="004E6276"/>
    <w:rsid w:val="004E7881"/>
    <w:rsid w:val="004F0E11"/>
    <w:rsid w:val="004F327B"/>
    <w:rsid w:val="004F375C"/>
    <w:rsid w:val="004F5DAD"/>
    <w:rsid w:val="00500528"/>
    <w:rsid w:val="00503923"/>
    <w:rsid w:val="00512275"/>
    <w:rsid w:val="005135E6"/>
    <w:rsid w:val="0052132F"/>
    <w:rsid w:val="00521BFE"/>
    <w:rsid w:val="00524530"/>
    <w:rsid w:val="0052474F"/>
    <w:rsid w:val="005247B4"/>
    <w:rsid w:val="00526364"/>
    <w:rsid w:val="00530764"/>
    <w:rsid w:val="00532B45"/>
    <w:rsid w:val="0054064A"/>
    <w:rsid w:val="005424C9"/>
    <w:rsid w:val="0054388F"/>
    <w:rsid w:val="00546A2E"/>
    <w:rsid w:val="00553B36"/>
    <w:rsid w:val="0055654C"/>
    <w:rsid w:val="0055724F"/>
    <w:rsid w:val="00572D2A"/>
    <w:rsid w:val="00575722"/>
    <w:rsid w:val="00576172"/>
    <w:rsid w:val="005766A8"/>
    <w:rsid w:val="005A0153"/>
    <w:rsid w:val="005A0387"/>
    <w:rsid w:val="005A21B0"/>
    <w:rsid w:val="005A6B60"/>
    <w:rsid w:val="005A75AA"/>
    <w:rsid w:val="005B02A4"/>
    <w:rsid w:val="005B3954"/>
    <w:rsid w:val="005B6185"/>
    <w:rsid w:val="005B7FC7"/>
    <w:rsid w:val="005C16C9"/>
    <w:rsid w:val="005D06BD"/>
    <w:rsid w:val="005D338F"/>
    <w:rsid w:val="005E15BD"/>
    <w:rsid w:val="005E421C"/>
    <w:rsid w:val="005F0888"/>
    <w:rsid w:val="005F4A0D"/>
    <w:rsid w:val="006027DE"/>
    <w:rsid w:val="00605DD3"/>
    <w:rsid w:val="0063265D"/>
    <w:rsid w:val="006330A4"/>
    <w:rsid w:val="006415F7"/>
    <w:rsid w:val="00642D08"/>
    <w:rsid w:val="006438A7"/>
    <w:rsid w:val="006477A1"/>
    <w:rsid w:val="006530C5"/>
    <w:rsid w:val="00655D29"/>
    <w:rsid w:val="00657CBE"/>
    <w:rsid w:val="00660A03"/>
    <w:rsid w:val="00661F4F"/>
    <w:rsid w:val="006652D3"/>
    <w:rsid w:val="00665AA8"/>
    <w:rsid w:val="00671887"/>
    <w:rsid w:val="006720C4"/>
    <w:rsid w:val="00674925"/>
    <w:rsid w:val="006759E5"/>
    <w:rsid w:val="006839D7"/>
    <w:rsid w:val="0068469B"/>
    <w:rsid w:val="006853EB"/>
    <w:rsid w:val="006869A8"/>
    <w:rsid w:val="00690C71"/>
    <w:rsid w:val="006928F9"/>
    <w:rsid w:val="0069592F"/>
    <w:rsid w:val="00695B32"/>
    <w:rsid w:val="006A014A"/>
    <w:rsid w:val="006A02F7"/>
    <w:rsid w:val="006A41CD"/>
    <w:rsid w:val="006B028C"/>
    <w:rsid w:val="006B450E"/>
    <w:rsid w:val="006B6ACE"/>
    <w:rsid w:val="006B6CC8"/>
    <w:rsid w:val="006C1864"/>
    <w:rsid w:val="006C5C3A"/>
    <w:rsid w:val="006C60A4"/>
    <w:rsid w:val="006D111C"/>
    <w:rsid w:val="006D1D99"/>
    <w:rsid w:val="006D1FF1"/>
    <w:rsid w:val="006E11B7"/>
    <w:rsid w:val="006F2C47"/>
    <w:rsid w:val="006F75D9"/>
    <w:rsid w:val="00701123"/>
    <w:rsid w:val="00703582"/>
    <w:rsid w:val="00711BBF"/>
    <w:rsid w:val="00712E36"/>
    <w:rsid w:val="00713A64"/>
    <w:rsid w:val="0072037B"/>
    <w:rsid w:val="00722B8E"/>
    <w:rsid w:val="00727B1E"/>
    <w:rsid w:val="00731885"/>
    <w:rsid w:val="00731BEC"/>
    <w:rsid w:val="00733310"/>
    <w:rsid w:val="00733605"/>
    <w:rsid w:val="00736029"/>
    <w:rsid w:val="00747EEC"/>
    <w:rsid w:val="00750308"/>
    <w:rsid w:val="00752B00"/>
    <w:rsid w:val="00752BD6"/>
    <w:rsid w:val="0076083A"/>
    <w:rsid w:val="00760E24"/>
    <w:rsid w:val="00765CE5"/>
    <w:rsid w:val="00766230"/>
    <w:rsid w:val="0076645E"/>
    <w:rsid w:val="0076740F"/>
    <w:rsid w:val="0076778D"/>
    <w:rsid w:val="00772A53"/>
    <w:rsid w:val="00775EF2"/>
    <w:rsid w:val="00784046"/>
    <w:rsid w:val="00790EF7"/>
    <w:rsid w:val="00791324"/>
    <w:rsid w:val="00792546"/>
    <w:rsid w:val="00794304"/>
    <w:rsid w:val="00797953"/>
    <w:rsid w:val="007A38F0"/>
    <w:rsid w:val="007A653A"/>
    <w:rsid w:val="007B1233"/>
    <w:rsid w:val="007B2B2B"/>
    <w:rsid w:val="007B2DD0"/>
    <w:rsid w:val="007B3574"/>
    <w:rsid w:val="007B5133"/>
    <w:rsid w:val="007C292F"/>
    <w:rsid w:val="007C46B8"/>
    <w:rsid w:val="007D1F9A"/>
    <w:rsid w:val="007D2069"/>
    <w:rsid w:val="007D248D"/>
    <w:rsid w:val="007D4AF8"/>
    <w:rsid w:val="007D4B74"/>
    <w:rsid w:val="007D785D"/>
    <w:rsid w:val="007D78A0"/>
    <w:rsid w:val="007D7D05"/>
    <w:rsid w:val="007E55E3"/>
    <w:rsid w:val="007F4395"/>
    <w:rsid w:val="007F4F84"/>
    <w:rsid w:val="007F5158"/>
    <w:rsid w:val="007F5B21"/>
    <w:rsid w:val="007F5E8F"/>
    <w:rsid w:val="007F71DB"/>
    <w:rsid w:val="008034FF"/>
    <w:rsid w:val="00804EB6"/>
    <w:rsid w:val="008065DD"/>
    <w:rsid w:val="00810150"/>
    <w:rsid w:val="0081057A"/>
    <w:rsid w:val="008156D5"/>
    <w:rsid w:val="00817CAA"/>
    <w:rsid w:val="00821472"/>
    <w:rsid w:val="0082675B"/>
    <w:rsid w:val="00827B06"/>
    <w:rsid w:val="00832F30"/>
    <w:rsid w:val="008378E1"/>
    <w:rsid w:val="008410E5"/>
    <w:rsid w:val="00841E59"/>
    <w:rsid w:val="008475EF"/>
    <w:rsid w:val="0085768B"/>
    <w:rsid w:val="008601AB"/>
    <w:rsid w:val="008603CA"/>
    <w:rsid w:val="008603D5"/>
    <w:rsid w:val="00864AE6"/>
    <w:rsid w:val="00864DA5"/>
    <w:rsid w:val="0086738F"/>
    <w:rsid w:val="00872ABB"/>
    <w:rsid w:val="00874829"/>
    <w:rsid w:val="00890F12"/>
    <w:rsid w:val="00893C5E"/>
    <w:rsid w:val="00894CD2"/>
    <w:rsid w:val="008A23AE"/>
    <w:rsid w:val="008A2D59"/>
    <w:rsid w:val="008A5316"/>
    <w:rsid w:val="008A73AC"/>
    <w:rsid w:val="008B2C59"/>
    <w:rsid w:val="008B3755"/>
    <w:rsid w:val="008B44D1"/>
    <w:rsid w:val="008B626A"/>
    <w:rsid w:val="008B64D9"/>
    <w:rsid w:val="008B7C22"/>
    <w:rsid w:val="008C0703"/>
    <w:rsid w:val="008C530F"/>
    <w:rsid w:val="008C5C16"/>
    <w:rsid w:val="008C703F"/>
    <w:rsid w:val="008D346A"/>
    <w:rsid w:val="008D5E94"/>
    <w:rsid w:val="008E0A22"/>
    <w:rsid w:val="008E26AA"/>
    <w:rsid w:val="008E5ED7"/>
    <w:rsid w:val="008E6012"/>
    <w:rsid w:val="008E7403"/>
    <w:rsid w:val="008E7BAB"/>
    <w:rsid w:val="008F0800"/>
    <w:rsid w:val="008F7C1F"/>
    <w:rsid w:val="00907F83"/>
    <w:rsid w:val="009162CC"/>
    <w:rsid w:val="00917DE4"/>
    <w:rsid w:val="009223AE"/>
    <w:rsid w:val="00924EDE"/>
    <w:rsid w:val="00925198"/>
    <w:rsid w:val="00932839"/>
    <w:rsid w:val="00933A29"/>
    <w:rsid w:val="00934B9A"/>
    <w:rsid w:val="00937400"/>
    <w:rsid w:val="0094093D"/>
    <w:rsid w:val="0094095A"/>
    <w:rsid w:val="00941168"/>
    <w:rsid w:val="00942A2C"/>
    <w:rsid w:val="009461E8"/>
    <w:rsid w:val="009464BF"/>
    <w:rsid w:val="00947B4B"/>
    <w:rsid w:val="00955645"/>
    <w:rsid w:val="00961C0C"/>
    <w:rsid w:val="009657F5"/>
    <w:rsid w:val="009660FA"/>
    <w:rsid w:val="0096645A"/>
    <w:rsid w:val="009732A6"/>
    <w:rsid w:val="00975220"/>
    <w:rsid w:val="00975289"/>
    <w:rsid w:val="00977830"/>
    <w:rsid w:val="00984CDB"/>
    <w:rsid w:val="0098557A"/>
    <w:rsid w:val="00987B1C"/>
    <w:rsid w:val="00994ED0"/>
    <w:rsid w:val="009954E8"/>
    <w:rsid w:val="009A1132"/>
    <w:rsid w:val="009A56B8"/>
    <w:rsid w:val="009A7048"/>
    <w:rsid w:val="009A7835"/>
    <w:rsid w:val="009A7D6A"/>
    <w:rsid w:val="009B1E83"/>
    <w:rsid w:val="009B302E"/>
    <w:rsid w:val="009B757D"/>
    <w:rsid w:val="009C026F"/>
    <w:rsid w:val="009C05FC"/>
    <w:rsid w:val="009C161C"/>
    <w:rsid w:val="009C2577"/>
    <w:rsid w:val="009C7415"/>
    <w:rsid w:val="009D3404"/>
    <w:rsid w:val="009D5B1F"/>
    <w:rsid w:val="009D755F"/>
    <w:rsid w:val="009E2EDB"/>
    <w:rsid w:val="009E3119"/>
    <w:rsid w:val="009E35CE"/>
    <w:rsid w:val="009E3AD8"/>
    <w:rsid w:val="009E3B75"/>
    <w:rsid w:val="009E445C"/>
    <w:rsid w:val="009E529E"/>
    <w:rsid w:val="009E5637"/>
    <w:rsid w:val="009F066E"/>
    <w:rsid w:val="009F3E1E"/>
    <w:rsid w:val="009F5BAC"/>
    <w:rsid w:val="00A00DB9"/>
    <w:rsid w:val="00A0338D"/>
    <w:rsid w:val="00A04BD9"/>
    <w:rsid w:val="00A112B3"/>
    <w:rsid w:val="00A15022"/>
    <w:rsid w:val="00A17488"/>
    <w:rsid w:val="00A17B71"/>
    <w:rsid w:val="00A23F26"/>
    <w:rsid w:val="00A307CC"/>
    <w:rsid w:val="00A314A3"/>
    <w:rsid w:val="00A345D0"/>
    <w:rsid w:val="00A357AD"/>
    <w:rsid w:val="00A360D7"/>
    <w:rsid w:val="00A360F7"/>
    <w:rsid w:val="00A439F4"/>
    <w:rsid w:val="00A44648"/>
    <w:rsid w:val="00A451F7"/>
    <w:rsid w:val="00A46D57"/>
    <w:rsid w:val="00A50305"/>
    <w:rsid w:val="00A51750"/>
    <w:rsid w:val="00A5183F"/>
    <w:rsid w:val="00A52065"/>
    <w:rsid w:val="00A52A52"/>
    <w:rsid w:val="00A54076"/>
    <w:rsid w:val="00A5422A"/>
    <w:rsid w:val="00A545EC"/>
    <w:rsid w:val="00A5526C"/>
    <w:rsid w:val="00A604F2"/>
    <w:rsid w:val="00A626C0"/>
    <w:rsid w:val="00A71452"/>
    <w:rsid w:val="00A76599"/>
    <w:rsid w:val="00A77AD9"/>
    <w:rsid w:val="00A84E8E"/>
    <w:rsid w:val="00A86DDA"/>
    <w:rsid w:val="00A87172"/>
    <w:rsid w:val="00A910E3"/>
    <w:rsid w:val="00A92FF9"/>
    <w:rsid w:val="00A97F2D"/>
    <w:rsid w:val="00AA05C9"/>
    <w:rsid w:val="00AA0697"/>
    <w:rsid w:val="00AA104B"/>
    <w:rsid w:val="00AA30B1"/>
    <w:rsid w:val="00AA7337"/>
    <w:rsid w:val="00AA76A4"/>
    <w:rsid w:val="00AB0E71"/>
    <w:rsid w:val="00AB6739"/>
    <w:rsid w:val="00AB6ACF"/>
    <w:rsid w:val="00AC20E9"/>
    <w:rsid w:val="00AC24D1"/>
    <w:rsid w:val="00AC2BB0"/>
    <w:rsid w:val="00AC3A15"/>
    <w:rsid w:val="00AC45CD"/>
    <w:rsid w:val="00AC5439"/>
    <w:rsid w:val="00AD3DAA"/>
    <w:rsid w:val="00AD3E07"/>
    <w:rsid w:val="00AD7E5B"/>
    <w:rsid w:val="00AE0394"/>
    <w:rsid w:val="00AE230E"/>
    <w:rsid w:val="00AE3287"/>
    <w:rsid w:val="00AE362F"/>
    <w:rsid w:val="00AE3F7C"/>
    <w:rsid w:val="00AE51EC"/>
    <w:rsid w:val="00AE6FF1"/>
    <w:rsid w:val="00AE7B20"/>
    <w:rsid w:val="00AF5A3D"/>
    <w:rsid w:val="00AF77E4"/>
    <w:rsid w:val="00B00503"/>
    <w:rsid w:val="00B01096"/>
    <w:rsid w:val="00B074FA"/>
    <w:rsid w:val="00B1036D"/>
    <w:rsid w:val="00B104C7"/>
    <w:rsid w:val="00B14DA8"/>
    <w:rsid w:val="00B21F90"/>
    <w:rsid w:val="00B245CF"/>
    <w:rsid w:val="00B258F8"/>
    <w:rsid w:val="00B30CAE"/>
    <w:rsid w:val="00B31502"/>
    <w:rsid w:val="00B31E92"/>
    <w:rsid w:val="00B33C25"/>
    <w:rsid w:val="00B40E8E"/>
    <w:rsid w:val="00B422E9"/>
    <w:rsid w:val="00B44299"/>
    <w:rsid w:val="00B45891"/>
    <w:rsid w:val="00B52972"/>
    <w:rsid w:val="00B529F5"/>
    <w:rsid w:val="00B56BCC"/>
    <w:rsid w:val="00B604B6"/>
    <w:rsid w:val="00B63557"/>
    <w:rsid w:val="00B645BF"/>
    <w:rsid w:val="00B65C4A"/>
    <w:rsid w:val="00B66A6B"/>
    <w:rsid w:val="00B75A52"/>
    <w:rsid w:val="00B75B64"/>
    <w:rsid w:val="00B80A65"/>
    <w:rsid w:val="00B9233B"/>
    <w:rsid w:val="00B93561"/>
    <w:rsid w:val="00BA00F2"/>
    <w:rsid w:val="00BA4E73"/>
    <w:rsid w:val="00BA6161"/>
    <w:rsid w:val="00BA6B2A"/>
    <w:rsid w:val="00BB2417"/>
    <w:rsid w:val="00BB668A"/>
    <w:rsid w:val="00BB7DBF"/>
    <w:rsid w:val="00BC4179"/>
    <w:rsid w:val="00BC5F87"/>
    <w:rsid w:val="00BC63EE"/>
    <w:rsid w:val="00BC6B72"/>
    <w:rsid w:val="00BD0D22"/>
    <w:rsid w:val="00BD1A24"/>
    <w:rsid w:val="00BD3E64"/>
    <w:rsid w:val="00BD4A51"/>
    <w:rsid w:val="00BD69DF"/>
    <w:rsid w:val="00BF0575"/>
    <w:rsid w:val="00BF369D"/>
    <w:rsid w:val="00BF486A"/>
    <w:rsid w:val="00BF6D99"/>
    <w:rsid w:val="00BF7AC4"/>
    <w:rsid w:val="00C01C49"/>
    <w:rsid w:val="00C0503B"/>
    <w:rsid w:val="00C052F6"/>
    <w:rsid w:val="00C06CD0"/>
    <w:rsid w:val="00C16454"/>
    <w:rsid w:val="00C16F2E"/>
    <w:rsid w:val="00C233F0"/>
    <w:rsid w:val="00C246D3"/>
    <w:rsid w:val="00C24F1E"/>
    <w:rsid w:val="00C25D18"/>
    <w:rsid w:val="00C335CD"/>
    <w:rsid w:val="00C44AAD"/>
    <w:rsid w:val="00C467E2"/>
    <w:rsid w:val="00C47575"/>
    <w:rsid w:val="00C4761C"/>
    <w:rsid w:val="00C47D1E"/>
    <w:rsid w:val="00C51956"/>
    <w:rsid w:val="00C519D8"/>
    <w:rsid w:val="00C5729D"/>
    <w:rsid w:val="00C63D45"/>
    <w:rsid w:val="00C642C5"/>
    <w:rsid w:val="00C64E1D"/>
    <w:rsid w:val="00C6514A"/>
    <w:rsid w:val="00C65D5C"/>
    <w:rsid w:val="00C72DC1"/>
    <w:rsid w:val="00C760D8"/>
    <w:rsid w:val="00C8072B"/>
    <w:rsid w:val="00C80987"/>
    <w:rsid w:val="00C81B77"/>
    <w:rsid w:val="00C82352"/>
    <w:rsid w:val="00C828F2"/>
    <w:rsid w:val="00C82A2D"/>
    <w:rsid w:val="00C8515B"/>
    <w:rsid w:val="00C852DB"/>
    <w:rsid w:val="00C941ED"/>
    <w:rsid w:val="00C970BC"/>
    <w:rsid w:val="00CA18ED"/>
    <w:rsid w:val="00CA1F88"/>
    <w:rsid w:val="00CA3E2E"/>
    <w:rsid w:val="00CA401B"/>
    <w:rsid w:val="00CA66D6"/>
    <w:rsid w:val="00CA7ACA"/>
    <w:rsid w:val="00CB24EB"/>
    <w:rsid w:val="00CB2F8A"/>
    <w:rsid w:val="00CB4B0A"/>
    <w:rsid w:val="00CB6FF3"/>
    <w:rsid w:val="00CC047B"/>
    <w:rsid w:val="00CC426F"/>
    <w:rsid w:val="00CC7573"/>
    <w:rsid w:val="00CD372F"/>
    <w:rsid w:val="00CD53E1"/>
    <w:rsid w:val="00CD5B7E"/>
    <w:rsid w:val="00CE6669"/>
    <w:rsid w:val="00CF2F37"/>
    <w:rsid w:val="00CF3DDE"/>
    <w:rsid w:val="00CF42DB"/>
    <w:rsid w:val="00CF6570"/>
    <w:rsid w:val="00D03E67"/>
    <w:rsid w:val="00D04B81"/>
    <w:rsid w:val="00D05CFC"/>
    <w:rsid w:val="00D1105E"/>
    <w:rsid w:val="00D14943"/>
    <w:rsid w:val="00D17F9B"/>
    <w:rsid w:val="00D22B22"/>
    <w:rsid w:val="00D22E68"/>
    <w:rsid w:val="00D27BCA"/>
    <w:rsid w:val="00D31159"/>
    <w:rsid w:val="00D3687E"/>
    <w:rsid w:val="00D36F00"/>
    <w:rsid w:val="00D40654"/>
    <w:rsid w:val="00D42276"/>
    <w:rsid w:val="00D43182"/>
    <w:rsid w:val="00D432B9"/>
    <w:rsid w:val="00D44256"/>
    <w:rsid w:val="00D511C9"/>
    <w:rsid w:val="00D526DE"/>
    <w:rsid w:val="00D53368"/>
    <w:rsid w:val="00D54C2E"/>
    <w:rsid w:val="00D56B92"/>
    <w:rsid w:val="00D60D9F"/>
    <w:rsid w:val="00D6473C"/>
    <w:rsid w:val="00D648C2"/>
    <w:rsid w:val="00D70653"/>
    <w:rsid w:val="00D73475"/>
    <w:rsid w:val="00D739BA"/>
    <w:rsid w:val="00D741A1"/>
    <w:rsid w:val="00D746F8"/>
    <w:rsid w:val="00D77247"/>
    <w:rsid w:val="00D81BB5"/>
    <w:rsid w:val="00D84661"/>
    <w:rsid w:val="00D850BF"/>
    <w:rsid w:val="00D8566F"/>
    <w:rsid w:val="00D86754"/>
    <w:rsid w:val="00DA0D18"/>
    <w:rsid w:val="00DA0ED2"/>
    <w:rsid w:val="00DA3736"/>
    <w:rsid w:val="00DA3A81"/>
    <w:rsid w:val="00DA49E3"/>
    <w:rsid w:val="00DA7829"/>
    <w:rsid w:val="00DB2454"/>
    <w:rsid w:val="00DB2644"/>
    <w:rsid w:val="00DB3C4D"/>
    <w:rsid w:val="00DB5081"/>
    <w:rsid w:val="00DB6DAA"/>
    <w:rsid w:val="00DC26B4"/>
    <w:rsid w:val="00DC2820"/>
    <w:rsid w:val="00DD12CA"/>
    <w:rsid w:val="00DD26CE"/>
    <w:rsid w:val="00DD6F4C"/>
    <w:rsid w:val="00DE6126"/>
    <w:rsid w:val="00DE720C"/>
    <w:rsid w:val="00DF0543"/>
    <w:rsid w:val="00DF4A0E"/>
    <w:rsid w:val="00DF644D"/>
    <w:rsid w:val="00E004AF"/>
    <w:rsid w:val="00E02BA7"/>
    <w:rsid w:val="00E030DE"/>
    <w:rsid w:val="00E0795E"/>
    <w:rsid w:val="00E12D69"/>
    <w:rsid w:val="00E134D9"/>
    <w:rsid w:val="00E17957"/>
    <w:rsid w:val="00E2088D"/>
    <w:rsid w:val="00E22014"/>
    <w:rsid w:val="00E22095"/>
    <w:rsid w:val="00E2227D"/>
    <w:rsid w:val="00E266D3"/>
    <w:rsid w:val="00E27C4C"/>
    <w:rsid w:val="00E344D9"/>
    <w:rsid w:val="00E409BD"/>
    <w:rsid w:val="00E41E74"/>
    <w:rsid w:val="00E41FD7"/>
    <w:rsid w:val="00E42DC0"/>
    <w:rsid w:val="00E42F33"/>
    <w:rsid w:val="00E42F9B"/>
    <w:rsid w:val="00E4405F"/>
    <w:rsid w:val="00E44E67"/>
    <w:rsid w:val="00E60715"/>
    <w:rsid w:val="00E607DF"/>
    <w:rsid w:val="00E701EB"/>
    <w:rsid w:val="00E70C6B"/>
    <w:rsid w:val="00E7237C"/>
    <w:rsid w:val="00E7282D"/>
    <w:rsid w:val="00E73F7A"/>
    <w:rsid w:val="00E7701D"/>
    <w:rsid w:val="00E772AF"/>
    <w:rsid w:val="00E823B9"/>
    <w:rsid w:val="00E824C2"/>
    <w:rsid w:val="00E84C55"/>
    <w:rsid w:val="00E8557D"/>
    <w:rsid w:val="00E90061"/>
    <w:rsid w:val="00E906F9"/>
    <w:rsid w:val="00E90F58"/>
    <w:rsid w:val="00E92D64"/>
    <w:rsid w:val="00E93E74"/>
    <w:rsid w:val="00E95279"/>
    <w:rsid w:val="00E9724B"/>
    <w:rsid w:val="00EA28AB"/>
    <w:rsid w:val="00EA303D"/>
    <w:rsid w:val="00EC693F"/>
    <w:rsid w:val="00ED1FBB"/>
    <w:rsid w:val="00ED6938"/>
    <w:rsid w:val="00EE0677"/>
    <w:rsid w:val="00EE1C77"/>
    <w:rsid w:val="00EE2D6A"/>
    <w:rsid w:val="00EE3225"/>
    <w:rsid w:val="00EE3582"/>
    <w:rsid w:val="00EE53D9"/>
    <w:rsid w:val="00EE574F"/>
    <w:rsid w:val="00EE67E7"/>
    <w:rsid w:val="00EF42BE"/>
    <w:rsid w:val="00EF4393"/>
    <w:rsid w:val="00EF5254"/>
    <w:rsid w:val="00EF597C"/>
    <w:rsid w:val="00EF646D"/>
    <w:rsid w:val="00F074B1"/>
    <w:rsid w:val="00F075DC"/>
    <w:rsid w:val="00F142C2"/>
    <w:rsid w:val="00F14BA2"/>
    <w:rsid w:val="00F217D4"/>
    <w:rsid w:val="00F236D7"/>
    <w:rsid w:val="00F242D3"/>
    <w:rsid w:val="00F25C11"/>
    <w:rsid w:val="00F305BF"/>
    <w:rsid w:val="00F319E7"/>
    <w:rsid w:val="00F32ACE"/>
    <w:rsid w:val="00F35DE4"/>
    <w:rsid w:val="00F371E0"/>
    <w:rsid w:val="00F4368F"/>
    <w:rsid w:val="00F43C30"/>
    <w:rsid w:val="00F448D8"/>
    <w:rsid w:val="00F45682"/>
    <w:rsid w:val="00F473B3"/>
    <w:rsid w:val="00F47720"/>
    <w:rsid w:val="00F6110A"/>
    <w:rsid w:val="00F65530"/>
    <w:rsid w:val="00F67473"/>
    <w:rsid w:val="00F80B4E"/>
    <w:rsid w:val="00F81620"/>
    <w:rsid w:val="00F84EA9"/>
    <w:rsid w:val="00F86347"/>
    <w:rsid w:val="00F902C2"/>
    <w:rsid w:val="00F93434"/>
    <w:rsid w:val="00F95B57"/>
    <w:rsid w:val="00F97E73"/>
    <w:rsid w:val="00FA2190"/>
    <w:rsid w:val="00FA3DA1"/>
    <w:rsid w:val="00FA458B"/>
    <w:rsid w:val="00FA585B"/>
    <w:rsid w:val="00FA6458"/>
    <w:rsid w:val="00FA6676"/>
    <w:rsid w:val="00FA6B02"/>
    <w:rsid w:val="00FB07D4"/>
    <w:rsid w:val="00FB1A70"/>
    <w:rsid w:val="00FB25F4"/>
    <w:rsid w:val="00FB4D7A"/>
    <w:rsid w:val="00FB5F0D"/>
    <w:rsid w:val="00FB6032"/>
    <w:rsid w:val="00FB6FC9"/>
    <w:rsid w:val="00FB6FFB"/>
    <w:rsid w:val="00FC2A98"/>
    <w:rsid w:val="00FD2276"/>
    <w:rsid w:val="00FD2417"/>
    <w:rsid w:val="00FD24F9"/>
    <w:rsid w:val="00FD5E8D"/>
    <w:rsid w:val="00FD6CD5"/>
    <w:rsid w:val="00FE2322"/>
    <w:rsid w:val="00FE7061"/>
    <w:rsid w:val="00FF02FA"/>
    <w:rsid w:val="00FF09D2"/>
    <w:rsid w:val="00FF4BB5"/>
    <w:rsid w:val="00FF4F26"/>
    <w:rsid w:val="00FF72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1C3FDB"/>
  <w15:docId w15:val="{1DC0FD98-ACFD-42E8-8081-E139CA5E2A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C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iPriority="0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9E3AD8"/>
    <w:pPr>
      <w:spacing w:after="120" w:line="312" w:lineRule="auto"/>
      <w:jc w:val="both"/>
    </w:pPr>
    <w:rPr>
      <w:rFonts w:ascii="Franklin Gothic Book" w:eastAsia="Times New Roman" w:hAnsi="Franklin Gothic Book" w:cs="Times New Roman"/>
      <w:color w:val="404040" w:themeColor="text1"/>
      <w:sz w:val="20"/>
      <w:lang w:eastAsia="es-MX"/>
    </w:rPr>
  </w:style>
  <w:style w:type="paragraph" w:styleId="Ttulo1">
    <w:name w:val="heading 1"/>
    <w:aliases w:val="Título 1 Geob. 2021"/>
    <w:basedOn w:val="Normal"/>
    <w:next w:val="Normal"/>
    <w:link w:val="Ttulo1Car"/>
    <w:autoRedefine/>
    <w:uiPriority w:val="9"/>
    <w:rsid w:val="009C05FC"/>
    <w:pPr>
      <w:numPr>
        <w:numId w:val="8"/>
      </w:numPr>
      <w:outlineLvl w:val="0"/>
    </w:pPr>
    <w:rPr>
      <w:rFonts w:cs="Times New Roman (Cuerpo en alfa"/>
      <w:b/>
      <w:bCs/>
      <w:color w:val="A0968C"/>
      <w:spacing w:val="6"/>
      <w:sz w:val="28"/>
      <w:szCs w:val="28"/>
    </w:rPr>
  </w:style>
  <w:style w:type="paragraph" w:styleId="Ttulo2">
    <w:name w:val="heading 2"/>
    <w:aliases w:val="Título 2 Geob. 2021"/>
    <w:basedOn w:val="Normal"/>
    <w:next w:val="Normal"/>
    <w:link w:val="Ttulo2Car"/>
    <w:unhideWhenUsed/>
    <w:qFormat/>
    <w:rsid w:val="002530DE"/>
    <w:pPr>
      <w:numPr>
        <w:ilvl w:val="1"/>
        <w:numId w:val="8"/>
      </w:numPr>
      <w:spacing w:before="360" w:line="264" w:lineRule="auto"/>
      <w:outlineLvl w:val="1"/>
    </w:pPr>
    <w:rPr>
      <w:rFonts w:cs="Times New Roman (Cuerpo en alfa"/>
      <w:b/>
      <w:color w:val="A0968C"/>
      <w:spacing w:val="6"/>
      <w:sz w:val="28"/>
      <w:szCs w:val="28"/>
    </w:rPr>
  </w:style>
  <w:style w:type="paragraph" w:styleId="Ttulo3">
    <w:name w:val="heading 3"/>
    <w:aliases w:val="Título 3 Geob. 2021"/>
    <w:basedOn w:val="Normal"/>
    <w:next w:val="Normal"/>
    <w:link w:val="Ttulo3Car"/>
    <w:uiPriority w:val="9"/>
    <w:unhideWhenUsed/>
    <w:qFormat/>
    <w:rsid w:val="002530DE"/>
    <w:pPr>
      <w:numPr>
        <w:ilvl w:val="2"/>
        <w:numId w:val="8"/>
      </w:numPr>
      <w:spacing w:before="360" w:line="264" w:lineRule="auto"/>
      <w:outlineLvl w:val="2"/>
    </w:pPr>
    <w:rPr>
      <w:b/>
      <w:color w:val="A0968C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2530DE"/>
    <w:pPr>
      <w:numPr>
        <w:ilvl w:val="3"/>
        <w:numId w:val="8"/>
      </w:numPr>
      <w:spacing w:before="240" w:line="264" w:lineRule="auto"/>
      <w:outlineLvl w:val="3"/>
    </w:pPr>
    <w:rPr>
      <w:b/>
      <w:color w:val="A0968C"/>
      <w:szCs w:val="18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2530DE"/>
    <w:pPr>
      <w:keepNext/>
      <w:keepLines/>
      <w:numPr>
        <w:ilvl w:val="4"/>
        <w:numId w:val="8"/>
      </w:numPr>
      <w:spacing w:before="240" w:line="264" w:lineRule="auto"/>
      <w:ind w:left="1418" w:hanging="1418"/>
      <w:outlineLvl w:val="4"/>
    </w:pPr>
    <w:rPr>
      <w:rFonts w:eastAsiaTheme="majorEastAsia" w:cstheme="majorBidi"/>
      <w:color w:val="A0968C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2530DE"/>
    <w:pPr>
      <w:keepNext/>
      <w:keepLines/>
      <w:numPr>
        <w:ilvl w:val="5"/>
        <w:numId w:val="8"/>
      </w:numPr>
      <w:spacing w:before="240" w:line="264" w:lineRule="auto"/>
      <w:ind w:left="1418" w:hanging="1418"/>
      <w:outlineLvl w:val="5"/>
    </w:pPr>
    <w:rPr>
      <w:rFonts w:eastAsiaTheme="majorEastAsia" w:cstheme="majorBidi"/>
      <w:color w:val="A0968C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2530DE"/>
    <w:pPr>
      <w:keepNext/>
      <w:keepLines/>
      <w:numPr>
        <w:ilvl w:val="6"/>
        <w:numId w:val="8"/>
      </w:numPr>
      <w:spacing w:before="240" w:line="264" w:lineRule="auto"/>
      <w:ind w:left="1418" w:hanging="1418"/>
      <w:outlineLvl w:val="6"/>
    </w:pPr>
    <w:rPr>
      <w:rFonts w:eastAsiaTheme="majorEastAsia" w:cstheme="majorBidi"/>
      <w:iCs/>
      <w:color w:val="A0968C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F597C"/>
    <w:pPr>
      <w:keepNext/>
      <w:keepLines/>
      <w:numPr>
        <w:ilvl w:val="7"/>
        <w:numId w:val="8"/>
      </w:numPr>
      <w:spacing w:before="40"/>
      <w:outlineLvl w:val="7"/>
    </w:pPr>
    <w:rPr>
      <w:rFonts w:asciiTheme="majorHAnsi" w:eastAsiaTheme="majorEastAsia" w:hAnsiTheme="majorHAnsi" w:cstheme="majorBidi"/>
      <w:color w:val="5D5D5D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F597C"/>
    <w:pPr>
      <w:keepNext/>
      <w:keepLines/>
      <w:numPr>
        <w:ilvl w:val="8"/>
        <w:numId w:val="8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5D5D5D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Tabla-LeyendaGeob">
    <w:name w:val="Tabla- Leyenda Geob."/>
    <w:basedOn w:val="Normal"/>
    <w:qFormat/>
    <w:rsid w:val="00932839"/>
    <w:pPr>
      <w:spacing w:before="60" w:after="60"/>
    </w:pPr>
    <w:rPr>
      <w:rFonts w:eastAsiaTheme="minorHAnsi" w:cs="Calibri (Cuerpo)"/>
      <w:sz w:val="18"/>
      <w:szCs w:val="16"/>
      <w:lang w:eastAsia="en-US"/>
    </w:rPr>
  </w:style>
  <w:style w:type="paragraph" w:customStyle="1" w:styleId="NotaalpieGeob2021">
    <w:name w:val="Nota al pie Geob. 2021"/>
    <w:basedOn w:val="Notaalpie"/>
    <w:qFormat/>
    <w:rsid w:val="009D755F"/>
  </w:style>
  <w:style w:type="table" w:styleId="Tablaconcuadrcula">
    <w:name w:val="Table Grid"/>
    <w:basedOn w:val="Tablanormal"/>
    <w:uiPriority w:val="59"/>
    <w:rsid w:val="00DB2644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a-CuerpoGeob2021">
    <w:name w:val="Tabla - Cuerpo Geob. 2021"/>
    <w:basedOn w:val="Normal"/>
    <w:autoRedefine/>
    <w:qFormat/>
    <w:rsid w:val="001655E4"/>
    <w:pPr>
      <w:spacing w:before="60" w:after="60"/>
    </w:pPr>
    <w:rPr>
      <w:rFonts w:eastAsiaTheme="minorHAnsi" w:cstheme="minorBidi"/>
      <w:sz w:val="16"/>
      <w:szCs w:val="22"/>
      <w:lang w:eastAsia="en-US"/>
    </w:rPr>
  </w:style>
  <w:style w:type="paragraph" w:customStyle="1" w:styleId="TtulodeTablaGeob">
    <w:name w:val="Título de Tabla Geob."/>
    <w:basedOn w:val="Normal"/>
    <w:qFormat/>
    <w:rsid w:val="00126916"/>
    <w:pPr>
      <w:spacing w:before="60" w:after="60"/>
    </w:pPr>
    <w:rPr>
      <w:rFonts w:eastAsiaTheme="minorHAnsi" w:cstheme="minorBidi"/>
      <w:b/>
      <w:color w:val="FAFAFA" w:themeColor="background1"/>
      <w:szCs w:val="22"/>
      <w:lang w:eastAsia="en-US"/>
    </w:rPr>
  </w:style>
  <w:style w:type="paragraph" w:customStyle="1" w:styleId="Tabla-TtuloGeo2021">
    <w:name w:val="Tabla - Título Geo. 2021"/>
    <w:basedOn w:val="TtulodeTablaGeob"/>
    <w:autoRedefine/>
    <w:qFormat/>
    <w:rsid w:val="002530DE"/>
    <w:pPr>
      <w:jc w:val="left"/>
    </w:pPr>
    <w:rPr>
      <w:color w:val="A0968C"/>
      <w:sz w:val="16"/>
      <w:szCs w:val="16"/>
    </w:rPr>
  </w:style>
  <w:style w:type="paragraph" w:customStyle="1" w:styleId="TextoPiedePgina">
    <w:name w:val="Texto Pie de Página"/>
    <w:basedOn w:val="Normal"/>
    <w:link w:val="TextoPiedePginaCar"/>
    <w:qFormat/>
    <w:rsid w:val="00AE3F7C"/>
    <w:pPr>
      <w:spacing w:before="60" w:after="60"/>
    </w:pPr>
    <w:rPr>
      <w:rFonts w:eastAsiaTheme="minorHAnsi" w:cs="Calibri (Cuerpo)"/>
      <w:bCs/>
      <w:color w:val="464646"/>
      <w:sz w:val="13"/>
      <w:szCs w:val="26"/>
      <w:lang w:eastAsia="en-US"/>
    </w:rPr>
  </w:style>
  <w:style w:type="character" w:customStyle="1" w:styleId="TextoPiedePginaCar">
    <w:name w:val="Texto Pie de Página Car"/>
    <w:basedOn w:val="Fuentedeprrafopredeter"/>
    <w:link w:val="TextoPiedePgina"/>
    <w:rsid w:val="00AE3F7C"/>
    <w:rPr>
      <w:rFonts w:ascii="Franklin Gothic Book" w:hAnsi="Franklin Gothic Book" w:cs="Calibri (Cuerpo)"/>
      <w:bCs/>
      <w:color w:val="464646"/>
      <w:sz w:val="13"/>
      <w:szCs w:val="26"/>
      <w:lang w:val="es-ES_tradnl"/>
    </w:rPr>
  </w:style>
  <w:style w:type="character" w:styleId="Nmerodepgina">
    <w:name w:val="page number"/>
    <w:basedOn w:val="Fuentedeprrafopredeter"/>
    <w:uiPriority w:val="99"/>
    <w:unhideWhenUsed/>
    <w:rsid w:val="00AF77E4"/>
  </w:style>
  <w:style w:type="character" w:customStyle="1" w:styleId="Ttulo2Car">
    <w:name w:val="Título 2 Car"/>
    <w:aliases w:val="Título 2 Geob. 2021 Car"/>
    <w:basedOn w:val="Fuentedeprrafopredeter"/>
    <w:link w:val="Ttulo2"/>
    <w:rsid w:val="002530DE"/>
    <w:rPr>
      <w:rFonts w:ascii="Franklin Gothic Book" w:eastAsia="Times New Roman" w:hAnsi="Franklin Gothic Book" w:cs="Times New Roman (Cuerpo en alfa"/>
      <w:b/>
      <w:color w:val="A0968C"/>
      <w:spacing w:val="6"/>
      <w:sz w:val="28"/>
      <w:szCs w:val="28"/>
      <w:lang w:eastAsia="es-MX"/>
    </w:rPr>
  </w:style>
  <w:style w:type="character" w:customStyle="1" w:styleId="Ttulo1Car">
    <w:name w:val="Título 1 Car"/>
    <w:aliases w:val="Título 1 Geob. 2021 Car"/>
    <w:basedOn w:val="Fuentedeprrafopredeter"/>
    <w:link w:val="Ttulo1"/>
    <w:uiPriority w:val="9"/>
    <w:rsid w:val="009C05FC"/>
    <w:rPr>
      <w:rFonts w:ascii="Franklin Gothic Book" w:eastAsia="Times New Roman" w:hAnsi="Franklin Gothic Book" w:cs="Times New Roman (Cuerpo en alfa"/>
      <w:b/>
      <w:bCs/>
      <w:color w:val="A0968C"/>
      <w:spacing w:val="6"/>
      <w:sz w:val="28"/>
      <w:szCs w:val="28"/>
      <w:lang w:eastAsia="es-MX"/>
    </w:rPr>
  </w:style>
  <w:style w:type="character" w:customStyle="1" w:styleId="Ttulo3Car">
    <w:name w:val="Título 3 Car"/>
    <w:aliases w:val="Título 3 Geob. 2021 Car"/>
    <w:basedOn w:val="Fuentedeprrafopredeter"/>
    <w:link w:val="Ttulo3"/>
    <w:uiPriority w:val="9"/>
    <w:rsid w:val="002530DE"/>
    <w:rPr>
      <w:rFonts w:ascii="Franklin Gothic Book" w:eastAsia="Times New Roman" w:hAnsi="Franklin Gothic Book" w:cs="Times New Roman"/>
      <w:b/>
      <w:color w:val="A0968C"/>
      <w:sz w:val="28"/>
      <w:szCs w:val="28"/>
      <w:lang w:eastAsia="es-MX"/>
    </w:rPr>
  </w:style>
  <w:style w:type="paragraph" w:styleId="Ttulo">
    <w:name w:val="Title"/>
    <w:aliases w:val="Figura Geob."/>
    <w:basedOn w:val="Tabla-TtuloGeo2021"/>
    <w:next w:val="Normal"/>
    <w:link w:val="TtuloCar"/>
    <w:uiPriority w:val="1"/>
    <w:qFormat/>
    <w:rsid w:val="0076083A"/>
    <w:pPr>
      <w:spacing w:before="0"/>
    </w:pPr>
    <w:rPr>
      <w:sz w:val="18"/>
    </w:rPr>
  </w:style>
  <w:style w:type="character" w:customStyle="1" w:styleId="TtuloCar">
    <w:name w:val="Título Car"/>
    <w:aliases w:val="Figura Geob. Car"/>
    <w:basedOn w:val="Fuentedeprrafopredeter"/>
    <w:link w:val="Ttulo"/>
    <w:uiPriority w:val="10"/>
    <w:rsid w:val="0076083A"/>
    <w:rPr>
      <w:rFonts w:ascii="Gill Sans MT" w:hAnsi="Gill Sans MT"/>
      <w:b/>
      <w:color w:val="DCC8B4" w:themeColor="accent2"/>
      <w:sz w:val="18"/>
      <w:szCs w:val="16"/>
    </w:rPr>
  </w:style>
  <w:style w:type="paragraph" w:styleId="TDC1">
    <w:name w:val="toc 1"/>
    <w:aliases w:val="Indice Nivel 1"/>
    <w:basedOn w:val="Normal"/>
    <w:next w:val="Normal"/>
    <w:autoRedefine/>
    <w:uiPriority w:val="39"/>
    <w:unhideWhenUsed/>
    <w:rsid w:val="00E70C6B"/>
    <w:pPr>
      <w:tabs>
        <w:tab w:val="left" w:pos="1134"/>
        <w:tab w:val="right" w:leader="dot" w:pos="9111"/>
      </w:tabs>
      <w:ind w:left="1701" w:hanging="1134"/>
    </w:pPr>
    <w:rPr>
      <w:rFonts w:eastAsiaTheme="minorHAnsi" w:cs="Calibri (Cuerpo)"/>
      <w:bCs/>
      <w:noProof/>
      <w:szCs w:val="20"/>
      <w:lang w:eastAsia="en-US"/>
    </w:rPr>
  </w:style>
  <w:style w:type="paragraph" w:styleId="TDC2">
    <w:name w:val="toc 2"/>
    <w:aliases w:val="Indice Nivel 2"/>
    <w:basedOn w:val="Normal"/>
    <w:next w:val="Normal"/>
    <w:autoRedefine/>
    <w:uiPriority w:val="39"/>
    <w:unhideWhenUsed/>
    <w:rsid w:val="009D755F"/>
    <w:pPr>
      <w:tabs>
        <w:tab w:val="left" w:pos="1701"/>
        <w:tab w:val="right" w:leader="dot" w:pos="9111"/>
      </w:tabs>
      <w:ind w:left="1134"/>
    </w:pPr>
    <w:rPr>
      <w:rFonts w:eastAsiaTheme="minorHAnsi" w:cs="Calibri (Cuerpo)"/>
      <w:bCs/>
      <w:noProof/>
      <w:szCs w:val="20"/>
      <w:lang w:eastAsia="en-US"/>
    </w:rPr>
  </w:style>
  <w:style w:type="character" w:styleId="Hipervnculo">
    <w:name w:val="Hyperlink"/>
    <w:basedOn w:val="Fuentedeprrafopredeter"/>
    <w:uiPriority w:val="99"/>
    <w:unhideWhenUsed/>
    <w:rsid w:val="00BB668A"/>
    <w:rPr>
      <w:color w:val="4562DB" w:themeColor="hyperlink"/>
      <w:u w:val="single"/>
    </w:rPr>
  </w:style>
  <w:style w:type="paragraph" w:styleId="TDC3">
    <w:name w:val="toc 3"/>
    <w:aliases w:val="Indice Nivel 3"/>
    <w:basedOn w:val="Normal"/>
    <w:next w:val="Normal"/>
    <w:autoRedefine/>
    <w:uiPriority w:val="39"/>
    <w:unhideWhenUsed/>
    <w:rsid w:val="009D755F"/>
    <w:pPr>
      <w:tabs>
        <w:tab w:val="left" w:pos="1804"/>
        <w:tab w:val="right" w:leader="dot" w:pos="9111"/>
      </w:tabs>
      <w:ind w:left="1134"/>
    </w:pPr>
    <w:rPr>
      <w:rFonts w:ascii="Helvetica" w:eastAsiaTheme="minorHAnsi" w:hAnsi="Helvetica" w:cs="Calibri (Cuerpo)"/>
      <w:iCs/>
      <w:szCs w:val="20"/>
      <w:lang w:eastAsia="en-US"/>
    </w:rPr>
  </w:style>
  <w:style w:type="character" w:styleId="Hipervnculovisitado">
    <w:name w:val="FollowedHyperlink"/>
    <w:basedOn w:val="Fuentedeprrafopredeter"/>
    <w:uiPriority w:val="99"/>
    <w:semiHidden/>
    <w:unhideWhenUsed/>
    <w:rsid w:val="00BB668A"/>
    <w:rPr>
      <w:color w:val="B5C0F1" w:themeColor="followedHyperlink"/>
      <w:u w:val="single"/>
    </w:rPr>
  </w:style>
  <w:style w:type="paragraph" w:customStyle="1" w:styleId="Portada2Geob2021">
    <w:name w:val="Portada 2 Geob. 2021"/>
    <w:basedOn w:val="Normal"/>
    <w:autoRedefine/>
    <w:qFormat/>
    <w:rsid w:val="002530DE"/>
    <w:pPr>
      <w:spacing w:before="1320" w:line="276" w:lineRule="auto"/>
      <w:ind w:right="709"/>
    </w:pPr>
    <w:rPr>
      <w:rFonts w:eastAsiaTheme="minorHAnsi" w:cs="Calibri (Cuerpo)"/>
      <w:bCs/>
      <w:color w:val="A0968C"/>
      <w:spacing w:val="-16"/>
      <w:sz w:val="36"/>
      <w:szCs w:val="38"/>
      <w:lang w:eastAsia="en-US"/>
    </w:rPr>
  </w:style>
  <w:style w:type="paragraph" w:customStyle="1" w:styleId="TtuloPortada">
    <w:name w:val="Título Portada"/>
    <w:basedOn w:val="Normal"/>
    <w:qFormat/>
    <w:rsid w:val="00126916"/>
    <w:rPr>
      <w:rFonts w:eastAsiaTheme="minorHAnsi" w:cs="Calibri (Cuerpo)"/>
      <w:b/>
      <w:bCs/>
      <w:sz w:val="48"/>
      <w:szCs w:val="48"/>
      <w:lang w:eastAsia="en-US"/>
    </w:rPr>
  </w:style>
  <w:style w:type="character" w:customStyle="1" w:styleId="Ttulo4Car">
    <w:name w:val="Título 4 Car"/>
    <w:basedOn w:val="Fuentedeprrafopredeter"/>
    <w:link w:val="Ttulo4"/>
    <w:uiPriority w:val="9"/>
    <w:rsid w:val="002530DE"/>
    <w:rPr>
      <w:rFonts w:ascii="Franklin Gothic Book" w:eastAsia="Times New Roman" w:hAnsi="Franklin Gothic Book" w:cs="Times New Roman"/>
      <w:b/>
      <w:color w:val="A0968C"/>
      <w:sz w:val="20"/>
      <w:szCs w:val="18"/>
      <w:lang w:eastAsia="es-MX"/>
    </w:rPr>
  </w:style>
  <w:style w:type="paragraph" w:styleId="TDC4">
    <w:name w:val="toc 4"/>
    <w:basedOn w:val="Normal"/>
    <w:next w:val="Normal"/>
    <w:autoRedefine/>
    <w:uiPriority w:val="39"/>
    <w:unhideWhenUsed/>
    <w:rsid w:val="008B7C22"/>
    <w:pPr>
      <w:ind w:left="540"/>
    </w:pPr>
    <w:rPr>
      <w:rFonts w:asciiTheme="minorHAnsi" w:eastAsiaTheme="minorHAnsi" w:hAnsiTheme="minorHAnsi" w:cs="Calibri (Cuerpo)"/>
      <w:szCs w:val="18"/>
      <w:lang w:eastAsia="en-US"/>
    </w:rPr>
  </w:style>
  <w:style w:type="paragraph" w:styleId="TDC5">
    <w:name w:val="toc 5"/>
    <w:basedOn w:val="Normal"/>
    <w:next w:val="Normal"/>
    <w:autoRedefine/>
    <w:uiPriority w:val="39"/>
    <w:unhideWhenUsed/>
    <w:rsid w:val="008B7C22"/>
    <w:pPr>
      <w:ind w:left="720"/>
    </w:pPr>
    <w:rPr>
      <w:rFonts w:asciiTheme="minorHAnsi" w:eastAsiaTheme="minorHAnsi" w:hAnsiTheme="minorHAnsi" w:cs="Calibri (Cuerpo)"/>
      <w:szCs w:val="18"/>
      <w:lang w:eastAsia="en-US"/>
    </w:rPr>
  </w:style>
  <w:style w:type="paragraph" w:styleId="TDC6">
    <w:name w:val="toc 6"/>
    <w:basedOn w:val="Normal"/>
    <w:next w:val="Normal"/>
    <w:autoRedefine/>
    <w:uiPriority w:val="39"/>
    <w:unhideWhenUsed/>
    <w:rsid w:val="008B7C22"/>
    <w:pPr>
      <w:ind w:left="900"/>
    </w:pPr>
    <w:rPr>
      <w:rFonts w:asciiTheme="minorHAnsi" w:eastAsiaTheme="minorHAnsi" w:hAnsiTheme="minorHAnsi" w:cs="Calibri (Cuerpo)"/>
      <w:szCs w:val="18"/>
      <w:lang w:eastAsia="en-US"/>
    </w:rPr>
  </w:style>
  <w:style w:type="paragraph" w:styleId="TDC7">
    <w:name w:val="toc 7"/>
    <w:basedOn w:val="Normal"/>
    <w:next w:val="Normal"/>
    <w:autoRedefine/>
    <w:uiPriority w:val="39"/>
    <w:unhideWhenUsed/>
    <w:rsid w:val="008B7C22"/>
    <w:pPr>
      <w:ind w:left="1080"/>
    </w:pPr>
    <w:rPr>
      <w:rFonts w:asciiTheme="minorHAnsi" w:eastAsiaTheme="minorHAnsi" w:hAnsiTheme="minorHAnsi" w:cs="Calibri (Cuerpo)"/>
      <w:szCs w:val="18"/>
      <w:lang w:eastAsia="en-US"/>
    </w:rPr>
  </w:style>
  <w:style w:type="paragraph" w:styleId="TDC8">
    <w:name w:val="toc 8"/>
    <w:basedOn w:val="Normal"/>
    <w:next w:val="Normal"/>
    <w:autoRedefine/>
    <w:uiPriority w:val="39"/>
    <w:unhideWhenUsed/>
    <w:rsid w:val="008B7C22"/>
    <w:pPr>
      <w:ind w:left="1260"/>
    </w:pPr>
    <w:rPr>
      <w:rFonts w:asciiTheme="minorHAnsi" w:eastAsiaTheme="minorHAnsi" w:hAnsiTheme="minorHAnsi" w:cs="Calibri (Cuerpo)"/>
      <w:szCs w:val="18"/>
      <w:lang w:eastAsia="en-US"/>
    </w:rPr>
  </w:style>
  <w:style w:type="paragraph" w:styleId="TDC9">
    <w:name w:val="toc 9"/>
    <w:basedOn w:val="Normal"/>
    <w:next w:val="Normal"/>
    <w:autoRedefine/>
    <w:uiPriority w:val="39"/>
    <w:unhideWhenUsed/>
    <w:rsid w:val="008B7C22"/>
    <w:pPr>
      <w:ind w:left="1440"/>
    </w:pPr>
    <w:rPr>
      <w:rFonts w:asciiTheme="minorHAnsi" w:eastAsiaTheme="minorHAnsi" w:hAnsiTheme="minorHAnsi" w:cs="Calibri (Cuerpo)"/>
      <w:szCs w:val="18"/>
      <w:lang w:eastAsia="en-US"/>
    </w:rPr>
  </w:style>
  <w:style w:type="paragraph" w:styleId="Piedepgina">
    <w:name w:val="footer"/>
    <w:aliases w:val="Pie de página Geob. 2021"/>
    <w:basedOn w:val="Normal"/>
    <w:link w:val="PiedepginaCar"/>
    <w:autoRedefine/>
    <w:uiPriority w:val="99"/>
    <w:unhideWhenUsed/>
    <w:qFormat/>
    <w:rsid w:val="008A5316"/>
    <w:pPr>
      <w:tabs>
        <w:tab w:val="center" w:pos="4419"/>
        <w:tab w:val="right" w:pos="8838"/>
      </w:tabs>
      <w:spacing w:after="0" w:line="240" w:lineRule="auto"/>
    </w:pPr>
    <w:rPr>
      <w:rFonts w:eastAsiaTheme="minorHAnsi" w:cs="Calibri (Cuerpo)"/>
      <w:szCs w:val="22"/>
      <w:lang w:eastAsia="en-US"/>
    </w:rPr>
  </w:style>
  <w:style w:type="paragraph" w:customStyle="1" w:styleId="TtuloFoto">
    <w:name w:val="Título Foto"/>
    <w:basedOn w:val="TtulodeTablaGeob"/>
    <w:qFormat/>
    <w:rsid w:val="00DC2820"/>
    <w:pPr>
      <w:spacing w:before="120" w:after="0"/>
    </w:pPr>
    <w:rPr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A7048"/>
    <w:rPr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A7048"/>
    <w:rPr>
      <w:rFonts w:ascii="Times New Roman" w:hAnsi="Times New Roman" w:cs="Times New Roman"/>
      <w:color w:val="404040"/>
      <w:sz w:val="18"/>
      <w:szCs w:val="18"/>
      <w:lang w:val="es-ES_tradnl"/>
    </w:rPr>
  </w:style>
  <w:style w:type="paragraph" w:customStyle="1" w:styleId="VietaletraGeob">
    <w:name w:val="Viñeta letra Geob."/>
    <w:basedOn w:val="Normal"/>
    <w:qFormat/>
    <w:rsid w:val="00C82352"/>
    <w:pPr>
      <w:numPr>
        <w:numId w:val="1"/>
      </w:numPr>
      <w:spacing w:before="120" w:line="360" w:lineRule="auto"/>
    </w:pPr>
    <w:rPr>
      <w:rFonts w:eastAsiaTheme="minorHAnsi" w:cstheme="minorHAnsi"/>
      <w:szCs w:val="18"/>
      <w:lang w:val="es-ES_tradnl" w:eastAsia="en-US"/>
    </w:rPr>
  </w:style>
  <w:style w:type="character" w:styleId="Refdecomentario">
    <w:name w:val="annotation reference"/>
    <w:basedOn w:val="Fuentedeprrafopredeter"/>
    <w:semiHidden/>
    <w:unhideWhenUsed/>
    <w:rsid w:val="001828CB"/>
    <w:rPr>
      <w:sz w:val="18"/>
      <w:szCs w:val="18"/>
    </w:rPr>
  </w:style>
  <w:style w:type="paragraph" w:styleId="Textocomentario">
    <w:name w:val="annotation text"/>
    <w:basedOn w:val="Normal"/>
    <w:link w:val="TextocomentarioCar"/>
    <w:unhideWhenUsed/>
    <w:rsid w:val="001828CB"/>
    <w:rPr>
      <w:rFonts w:cs="Arial"/>
      <w:lang w:eastAsia="es-ES"/>
    </w:rPr>
  </w:style>
  <w:style w:type="character" w:customStyle="1" w:styleId="TextocomentarioCar">
    <w:name w:val="Texto comentario Car"/>
    <w:basedOn w:val="Fuentedeprrafopredeter"/>
    <w:link w:val="Textocomentario"/>
    <w:rsid w:val="001828CB"/>
    <w:rPr>
      <w:rFonts w:ascii="Helvetica Light" w:eastAsia="Times New Roman" w:hAnsi="Helvetica Light" w:cs="Arial"/>
      <w:lang w:val="es-ES" w:eastAsia="es-ES"/>
    </w:rPr>
  </w:style>
  <w:style w:type="paragraph" w:customStyle="1" w:styleId="Tabla-Fuente">
    <w:name w:val="Tabla - Fuente"/>
    <w:basedOn w:val="Normal"/>
    <w:qFormat/>
    <w:rsid w:val="00126916"/>
    <w:pPr>
      <w:spacing w:before="60" w:after="60"/>
      <w:jc w:val="center"/>
    </w:pPr>
    <w:rPr>
      <w:i/>
      <w:sz w:val="16"/>
      <w:szCs w:val="20"/>
      <w:lang w:eastAsia="es-ES"/>
    </w:rPr>
  </w:style>
  <w:style w:type="paragraph" w:styleId="Descripcin">
    <w:name w:val="caption"/>
    <w:basedOn w:val="Normal"/>
    <w:next w:val="Normal"/>
    <w:uiPriority w:val="35"/>
    <w:unhideWhenUsed/>
    <w:qFormat/>
    <w:rsid w:val="00A112B3"/>
    <w:pPr>
      <w:spacing w:before="60" w:after="60"/>
    </w:pPr>
    <w:rPr>
      <w:rFonts w:eastAsiaTheme="minorHAnsi" w:cs="Calibri (Cuerpo)"/>
      <w:b/>
      <w:iCs/>
      <w:color w:val="DCC8B4" w:themeColor="accent2"/>
      <w:szCs w:val="18"/>
      <w:lang w:eastAsia="en-US"/>
    </w:rPr>
  </w:style>
  <w:style w:type="paragraph" w:styleId="Tabladeilustraciones">
    <w:name w:val="table of figures"/>
    <w:basedOn w:val="Normal"/>
    <w:next w:val="Normal"/>
    <w:uiPriority w:val="99"/>
    <w:unhideWhenUsed/>
    <w:rsid w:val="009D755F"/>
    <w:pPr>
      <w:tabs>
        <w:tab w:val="right" w:leader="dot" w:pos="9111"/>
      </w:tabs>
      <w:ind w:left="567"/>
    </w:pPr>
    <w:rPr>
      <w:rFonts w:eastAsiaTheme="minorHAnsi" w:cs="Calibri (Cuerpo)"/>
      <w:szCs w:val="22"/>
      <w:lang w:eastAsia="en-US"/>
    </w:rPr>
  </w:style>
  <w:style w:type="paragraph" w:customStyle="1" w:styleId="EncabezadoGeob">
    <w:name w:val="Encabezado Geob."/>
    <w:basedOn w:val="Normal"/>
    <w:qFormat/>
    <w:rsid w:val="004A08EE"/>
    <w:pPr>
      <w:tabs>
        <w:tab w:val="center" w:pos="4419"/>
        <w:tab w:val="right" w:pos="8838"/>
      </w:tabs>
      <w:spacing w:after="0" w:line="240" w:lineRule="auto"/>
      <w:jc w:val="right"/>
    </w:pPr>
    <w:rPr>
      <w:rFonts w:eastAsiaTheme="minorHAnsi" w:cs="Calibri (Cuerpo)"/>
      <w:b/>
      <w:bCs/>
      <w:sz w:val="16"/>
      <w:szCs w:val="26"/>
      <w:lang w:eastAsia="en-US"/>
    </w:rPr>
  </w:style>
  <w:style w:type="character" w:customStyle="1" w:styleId="PiedepginaCar">
    <w:name w:val="Pie de página Car"/>
    <w:aliases w:val="Pie de página Geob. 2021 Car"/>
    <w:basedOn w:val="Fuentedeprrafopredeter"/>
    <w:link w:val="Piedepgina"/>
    <w:uiPriority w:val="99"/>
    <w:rsid w:val="008A5316"/>
    <w:rPr>
      <w:rFonts w:ascii="Franklin Gothic Book" w:hAnsi="Franklin Gothic Book" w:cs="Calibri (Cuerpo)"/>
      <w:color w:val="404040" w:themeColor="text1"/>
      <w:sz w:val="20"/>
      <w:szCs w:val="22"/>
    </w:rPr>
  </w:style>
  <w:style w:type="paragraph" w:customStyle="1" w:styleId="VietapuntoGeob">
    <w:name w:val="Viñeta punto Geob."/>
    <w:basedOn w:val="Normal"/>
    <w:qFormat/>
    <w:rsid w:val="00AB6739"/>
    <w:pPr>
      <w:numPr>
        <w:numId w:val="2"/>
      </w:numPr>
    </w:pPr>
    <w:rPr>
      <w:rFonts w:eastAsiaTheme="minorHAnsi" w:cs="Calibri (Cuerpo)"/>
      <w:sz w:val="18"/>
      <w:szCs w:val="22"/>
      <w:lang w:eastAsia="en-US"/>
    </w:rPr>
  </w:style>
  <w:style w:type="paragraph" w:customStyle="1" w:styleId="PrimerTituloPortadaGeob">
    <w:name w:val="Primer Titulo Portada Geob."/>
    <w:basedOn w:val="Normal"/>
    <w:qFormat/>
    <w:rsid w:val="00AE3F7C"/>
    <w:rPr>
      <w:rFonts w:eastAsiaTheme="minorHAnsi" w:cs="Helvetica"/>
      <w:bCs/>
      <w:szCs w:val="26"/>
      <w:lang w:eastAsia="en-US"/>
    </w:rPr>
  </w:style>
  <w:style w:type="paragraph" w:customStyle="1" w:styleId="TercerTtuloPortada">
    <w:name w:val="Tercer Título Portada"/>
    <w:basedOn w:val="Normal"/>
    <w:qFormat/>
    <w:rsid w:val="008A5316"/>
    <w:pPr>
      <w:spacing w:after="0" w:line="240" w:lineRule="auto"/>
    </w:pPr>
    <w:rPr>
      <w:rFonts w:eastAsiaTheme="minorHAnsi" w:cs="Calibri (Cuerpo)"/>
      <w:szCs w:val="22"/>
      <w:lang w:eastAsia="en-US"/>
    </w:rPr>
  </w:style>
  <w:style w:type="paragraph" w:customStyle="1" w:styleId="TituloCuerpoGeob">
    <w:name w:val="Titulo Cuerpo Geob."/>
    <w:basedOn w:val="TtulodeTablaGeob"/>
    <w:qFormat/>
    <w:rsid w:val="00126916"/>
    <w:pPr>
      <w:jc w:val="center"/>
    </w:pPr>
  </w:style>
  <w:style w:type="paragraph" w:customStyle="1" w:styleId="EncabezadoyNumerodepginaGeob2021">
    <w:name w:val="Encabezado y Numero de página Geob. 2021"/>
    <w:basedOn w:val="Piedepgina"/>
    <w:autoRedefine/>
    <w:qFormat/>
    <w:rsid w:val="009D755F"/>
    <w:pPr>
      <w:jc w:val="right"/>
    </w:pPr>
    <w:rPr>
      <w:rFonts w:eastAsia="Times New Roman"/>
      <w:b/>
      <w:sz w:val="16"/>
      <w:lang w:eastAsia="es-MX"/>
    </w:rPr>
  </w:style>
  <w:style w:type="paragraph" w:styleId="Encabezado">
    <w:name w:val="header"/>
    <w:basedOn w:val="Normal"/>
    <w:link w:val="EncabezadoCar"/>
    <w:uiPriority w:val="99"/>
    <w:unhideWhenUsed/>
    <w:qFormat/>
    <w:rsid w:val="00C80987"/>
    <w:pPr>
      <w:tabs>
        <w:tab w:val="center" w:pos="4419"/>
        <w:tab w:val="right" w:pos="8838"/>
      </w:tabs>
    </w:pPr>
    <w:rPr>
      <w:rFonts w:eastAsiaTheme="minorHAnsi" w:cs="Calibri (Cuerpo)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C80987"/>
    <w:rPr>
      <w:rFonts w:ascii="Helvetica Light" w:hAnsi="Helvetica Light" w:cs="Calibri (Cuerpo)"/>
      <w:color w:val="404040"/>
      <w:sz w:val="18"/>
      <w:szCs w:val="22"/>
      <w:lang w:val="es-ES_tradnl"/>
    </w:rPr>
  </w:style>
  <w:style w:type="character" w:styleId="nfasissutil">
    <w:name w:val="Subtle Emphasis"/>
    <w:basedOn w:val="Fuentedeprrafopredeter"/>
    <w:uiPriority w:val="19"/>
    <w:qFormat/>
    <w:rsid w:val="00AE3F7C"/>
    <w:rPr>
      <w:rFonts w:ascii="Franklin Gothic Book" w:hAnsi="Franklin Gothic Book"/>
      <w:i/>
      <w:iCs/>
      <w:color w:val="6F6F6F" w:themeColor="text1" w:themeTint="BF"/>
    </w:rPr>
  </w:style>
  <w:style w:type="character" w:styleId="Textoennegrita">
    <w:name w:val="Strong"/>
    <w:basedOn w:val="Fuentedeprrafopredeter"/>
    <w:uiPriority w:val="22"/>
    <w:qFormat/>
    <w:rsid w:val="00AE3F7C"/>
    <w:rPr>
      <w:rFonts w:ascii="Franklin Gothic Book" w:hAnsi="Franklin Gothic Book"/>
      <w:b/>
      <w:bCs/>
    </w:rPr>
  </w:style>
  <w:style w:type="character" w:styleId="Referenciasutil">
    <w:name w:val="Subtle Reference"/>
    <w:basedOn w:val="Fuentedeprrafopredeter"/>
    <w:uiPriority w:val="31"/>
    <w:qFormat/>
    <w:rsid w:val="00AE3F7C"/>
    <w:rPr>
      <w:rFonts w:ascii="Franklin Gothic Book" w:hAnsi="Franklin Gothic Book"/>
      <w:smallCaps/>
      <w:color w:val="838383" w:themeColor="text1" w:themeTint="A5"/>
    </w:rPr>
  </w:style>
  <w:style w:type="character" w:styleId="Ttulodellibro">
    <w:name w:val="Book Title"/>
    <w:basedOn w:val="Fuentedeprrafopredeter"/>
    <w:uiPriority w:val="33"/>
    <w:qFormat/>
    <w:rsid w:val="00126916"/>
    <w:rPr>
      <w:rFonts w:ascii="Franklin Gothic Book" w:hAnsi="Franklin Gothic Book"/>
      <w:b/>
      <w:bCs/>
      <w:i/>
      <w:iCs/>
      <w:spacing w:val="5"/>
    </w:rPr>
  </w:style>
  <w:style w:type="paragraph" w:styleId="Cita">
    <w:name w:val="Quote"/>
    <w:basedOn w:val="Normal"/>
    <w:next w:val="Normal"/>
    <w:link w:val="CitaCar"/>
    <w:uiPriority w:val="29"/>
    <w:qFormat/>
    <w:rsid w:val="00AE3F7C"/>
    <w:pPr>
      <w:spacing w:before="200" w:after="160"/>
      <w:ind w:left="864" w:right="864"/>
      <w:jc w:val="center"/>
    </w:pPr>
    <w:rPr>
      <w:rFonts w:eastAsiaTheme="minorHAnsi" w:cs="Calibri (Cuerpo)"/>
      <w:i/>
      <w:iCs/>
      <w:color w:val="6F6F6F" w:themeColor="text1" w:themeTint="BF"/>
      <w:szCs w:val="22"/>
      <w:lang w:eastAsia="en-US"/>
    </w:rPr>
  </w:style>
  <w:style w:type="character" w:customStyle="1" w:styleId="CitaCar">
    <w:name w:val="Cita Car"/>
    <w:basedOn w:val="Fuentedeprrafopredeter"/>
    <w:link w:val="Cita"/>
    <w:uiPriority w:val="29"/>
    <w:rsid w:val="00AE3F7C"/>
    <w:rPr>
      <w:rFonts w:ascii="Franklin Gothic Book" w:hAnsi="Franklin Gothic Book" w:cs="Calibri (Cuerpo)"/>
      <w:i/>
      <w:iCs/>
      <w:color w:val="6F6F6F" w:themeColor="text1" w:themeTint="BF"/>
      <w:sz w:val="20"/>
      <w:szCs w:val="22"/>
      <w:lang w:val="es-ES_tradnl"/>
    </w:rPr>
  </w:style>
  <w:style w:type="paragraph" w:customStyle="1" w:styleId="Portada1Geob2021">
    <w:name w:val="Portada 1 Geob. 2021"/>
    <w:basedOn w:val="TtuloPortada"/>
    <w:autoRedefine/>
    <w:qFormat/>
    <w:rsid w:val="004A08EE"/>
    <w:pPr>
      <w:spacing w:after="0"/>
      <w:ind w:right="1043"/>
    </w:p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12275"/>
    <w:pPr>
      <w:spacing w:line="240" w:lineRule="auto"/>
    </w:pPr>
    <w:rPr>
      <w:rFonts w:eastAsiaTheme="minorHAnsi" w:cs="Calibri (Cuerpo)"/>
      <w:b/>
      <w:bCs/>
      <w:szCs w:val="20"/>
      <w:lang w:eastAsia="en-US"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12275"/>
    <w:rPr>
      <w:rFonts w:ascii="Franklin Gothic Book" w:eastAsia="Times New Roman" w:hAnsi="Franklin Gothic Book" w:cs="Calibri (Cuerpo)"/>
      <w:b/>
      <w:bCs/>
      <w:sz w:val="20"/>
      <w:szCs w:val="20"/>
      <w:lang w:val="es-ES" w:eastAsia="es-ES"/>
    </w:rPr>
  </w:style>
  <w:style w:type="paragraph" w:styleId="Textonotapie">
    <w:name w:val="footnote text"/>
    <w:basedOn w:val="Normal"/>
    <w:link w:val="TextonotapieCar"/>
    <w:uiPriority w:val="99"/>
    <w:semiHidden/>
    <w:unhideWhenUsed/>
    <w:qFormat/>
    <w:rsid w:val="00512275"/>
    <w:rPr>
      <w:rFonts w:eastAsiaTheme="minorHAnsi" w:cs="Calibri (Cuerpo)"/>
      <w:szCs w:val="20"/>
      <w:lang w:eastAsia="en-US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512275"/>
    <w:rPr>
      <w:rFonts w:ascii="Franklin Gothic Book" w:hAnsi="Franklin Gothic Book" w:cs="Calibri (Cuerpo)"/>
      <w:sz w:val="20"/>
      <w:szCs w:val="20"/>
    </w:rPr>
  </w:style>
  <w:style w:type="character" w:styleId="Refdenotaalpie">
    <w:name w:val="footnote reference"/>
    <w:aliases w:val="HAB06,de nota al pie,Nota de pie,Footnote Reference1,Footnote Reference,Ref.,nota,al,pie,de"/>
    <w:basedOn w:val="Fuentedeprrafopredeter"/>
    <w:uiPriority w:val="99"/>
    <w:unhideWhenUsed/>
    <w:qFormat/>
    <w:rsid w:val="00512275"/>
    <w:rPr>
      <w:vertAlign w:val="superscript"/>
    </w:rPr>
  </w:style>
  <w:style w:type="paragraph" w:customStyle="1" w:styleId="Default">
    <w:name w:val="Default"/>
    <w:rsid w:val="0098557A"/>
    <w:pPr>
      <w:autoSpaceDE w:val="0"/>
      <w:autoSpaceDN w:val="0"/>
      <w:adjustRightInd w:val="0"/>
    </w:pPr>
    <w:rPr>
      <w:rFonts w:ascii="Times" w:hAnsi="Times" w:cs="Times"/>
      <w:color w:val="000000"/>
      <w:lang w:val="es-MX"/>
    </w:rPr>
  </w:style>
  <w:style w:type="paragraph" w:styleId="Textoindependiente">
    <w:name w:val="Body Text"/>
    <w:basedOn w:val="Normal"/>
    <w:link w:val="TextoindependienteCar"/>
    <w:uiPriority w:val="1"/>
    <w:qFormat/>
    <w:rsid w:val="0098557A"/>
    <w:pPr>
      <w:autoSpaceDE w:val="0"/>
      <w:autoSpaceDN w:val="0"/>
      <w:adjustRightInd w:val="0"/>
      <w:ind w:left="40"/>
    </w:pPr>
    <w:rPr>
      <w:rFonts w:eastAsiaTheme="minorHAnsi"/>
      <w:b/>
      <w:bCs/>
      <w:sz w:val="16"/>
      <w:szCs w:val="16"/>
      <w:lang w:val="es-MX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98557A"/>
    <w:rPr>
      <w:rFonts w:ascii="Times New Roman" w:hAnsi="Times New Roman" w:cs="Times New Roman"/>
      <w:b/>
      <w:bCs/>
      <w:sz w:val="16"/>
      <w:szCs w:val="16"/>
      <w:lang w:val="es-MX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B529F5"/>
    <w:pPr>
      <w:ind w:left="284" w:hanging="284"/>
      <w:jc w:val="both"/>
    </w:pPr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aalpie">
    <w:name w:val="Nota al pie"/>
    <w:basedOn w:val="Textonotapie"/>
    <w:rsid w:val="009D755F"/>
    <w:rPr>
      <w:sz w:val="16"/>
      <w:szCs w:val="16"/>
      <w:lang w:val="es-ES"/>
    </w:rPr>
  </w:style>
  <w:style w:type="paragraph" w:customStyle="1" w:styleId="Numeracina">
    <w:name w:val="Numeración a."/>
    <w:basedOn w:val="Normal"/>
    <w:next w:val="Normal"/>
    <w:autoRedefine/>
    <w:qFormat/>
    <w:rsid w:val="00CA1F88"/>
    <w:pPr>
      <w:ind w:left="284"/>
    </w:pPr>
    <w:rPr>
      <w:rFonts w:ascii="Helvetica Light" w:eastAsiaTheme="minorHAnsi" w:hAnsi="Helvetica Light" w:cstheme="minorBidi"/>
      <w:sz w:val="18"/>
      <w:szCs w:val="22"/>
      <w:lang w:eastAsia="en-US"/>
    </w:rPr>
  </w:style>
  <w:style w:type="character" w:customStyle="1" w:styleId="s2">
    <w:name w:val="s2"/>
    <w:basedOn w:val="Fuentedeprrafopredeter"/>
    <w:rsid w:val="009A56B8"/>
    <w:rPr>
      <w:u w:val="single"/>
    </w:rPr>
  </w:style>
  <w:style w:type="character" w:customStyle="1" w:styleId="s1">
    <w:name w:val="s1"/>
    <w:basedOn w:val="Fuentedeprrafopredeter"/>
    <w:rsid w:val="009A56B8"/>
  </w:style>
  <w:style w:type="numbering" w:customStyle="1" w:styleId="Listaactual1">
    <w:name w:val="Lista actual1"/>
    <w:uiPriority w:val="99"/>
    <w:rsid w:val="00B75B64"/>
    <w:pPr>
      <w:numPr>
        <w:numId w:val="3"/>
      </w:numPr>
    </w:pPr>
  </w:style>
  <w:style w:type="numbering" w:customStyle="1" w:styleId="Listaactual2">
    <w:name w:val="Lista actual2"/>
    <w:uiPriority w:val="99"/>
    <w:rsid w:val="00B75B64"/>
    <w:pPr>
      <w:numPr>
        <w:numId w:val="4"/>
      </w:numPr>
    </w:pPr>
  </w:style>
  <w:style w:type="numbering" w:customStyle="1" w:styleId="Listaactual3">
    <w:name w:val="Lista actual3"/>
    <w:uiPriority w:val="99"/>
    <w:rsid w:val="00A5183F"/>
    <w:pPr>
      <w:numPr>
        <w:numId w:val="5"/>
      </w:numPr>
    </w:pPr>
  </w:style>
  <w:style w:type="numbering" w:customStyle="1" w:styleId="Listaactual4">
    <w:name w:val="Lista actual4"/>
    <w:uiPriority w:val="99"/>
    <w:rsid w:val="00122669"/>
    <w:pPr>
      <w:numPr>
        <w:numId w:val="6"/>
      </w:numPr>
    </w:pPr>
  </w:style>
  <w:style w:type="numbering" w:customStyle="1" w:styleId="Listaactual5">
    <w:name w:val="Lista actual5"/>
    <w:uiPriority w:val="99"/>
    <w:rsid w:val="00122669"/>
    <w:pPr>
      <w:numPr>
        <w:numId w:val="7"/>
      </w:numPr>
    </w:pPr>
  </w:style>
  <w:style w:type="character" w:customStyle="1" w:styleId="Ttulo5Car">
    <w:name w:val="Título 5 Car"/>
    <w:basedOn w:val="Fuentedeprrafopredeter"/>
    <w:link w:val="Ttulo5"/>
    <w:uiPriority w:val="9"/>
    <w:rsid w:val="002530DE"/>
    <w:rPr>
      <w:rFonts w:ascii="Franklin Gothic Book" w:eastAsiaTheme="majorEastAsia" w:hAnsi="Franklin Gothic Book" w:cstheme="majorBidi"/>
      <w:color w:val="A0968C"/>
      <w:sz w:val="20"/>
      <w:lang w:eastAsia="es-MX"/>
    </w:rPr>
  </w:style>
  <w:style w:type="character" w:customStyle="1" w:styleId="Ttulo6Car">
    <w:name w:val="Título 6 Car"/>
    <w:basedOn w:val="Fuentedeprrafopredeter"/>
    <w:link w:val="Ttulo6"/>
    <w:uiPriority w:val="9"/>
    <w:rsid w:val="002530DE"/>
    <w:rPr>
      <w:rFonts w:ascii="Franklin Gothic Book" w:eastAsiaTheme="majorEastAsia" w:hAnsi="Franklin Gothic Book" w:cstheme="majorBidi"/>
      <w:color w:val="A0968C"/>
      <w:sz w:val="20"/>
      <w:lang w:eastAsia="es-MX"/>
    </w:rPr>
  </w:style>
  <w:style w:type="character" w:customStyle="1" w:styleId="Ttulo7Car">
    <w:name w:val="Título 7 Car"/>
    <w:basedOn w:val="Fuentedeprrafopredeter"/>
    <w:link w:val="Ttulo7"/>
    <w:uiPriority w:val="9"/>
    <w:rsid w:val="002530DE"/>
    <w:rPr>
      <w:rFonts w:ascii="Franklin Gothic Book" w:eastAsiaTheme="majorEastAsia" w:hAnsi="Franklin Gothic Book" w:cstheme="majorBidi"/>
      <w:iCs/>
      <w:color w:val="A0968C"/>
      <w:sz w:val="20"/>
      <w:lang w:eastAsia="es-MX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A23F26"/>
    <w:rPr>
      <w:rFonts w:asciiTheme="majorHAnsi" w:eastAsiaTheme="majorEastAsia" w:hAnsiTheme="majorHAnsi" w:cstheme="majorBidi"/>
      <w:color w:val="5D5D5D" w:themeColor="text1" w:themeTint="D8"/>
      <w:sz w:val="21"/>
      <w:szCs w:val="21"/>
      <w:lang w:eastAsia="es-MX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A23F26"/>
    <w:rPr>
      <w:rFonts w:asciiTheme="majorHAnsi" w:eastAsiaTheme="majorEastAsia" w:hAnsiTheme="majorHAnsi" w:cstheme="majorBidi"/>
      <w:i/>
      <w:iCs/>
      <w:color w:val="5D5D5D" w:themeColor="text1" w:themeTint="D8"/>
      <w:sz w:val="21"/>
      <w:szCs w:val="21"/>
      <w:lang w:eastAsia="es-MX"/>
    </w:rPr>
  </w:style>
  <w:style w:type="numbering" w:customStyle="1" w:styleId="Listaactual6">
    <w:name w:val="Lista actual6"/>
    <w:uiPriority w:val="99"/>
    <w:rsid w:val="00A23F26"/>
    <w:pPr>
      <w:numPr>
        <w:numId w:val="9"/>
      </w:numPr>
    </w:pPr>
  </w:style>
  <w:style w:type="numbering" w:customStyle="1" w:styleId="Listaactual7">
    <w:name w:val="Lista actual7"/>
    <w:uiPriority w:val="99"/>
    <w:rsid w:val="00EF597C"/>
    <w:pPr>
      <w:numPr>
        <w:numId w:val="10"/>
      </w:numPr>
    </w:pPr>
  </w:style>
  <w:style w:type="numbering" w:customStyle="1" w:styleId="Listaactual8">
    <w:name w:val="Lista actual8"/>
    <w:uiPriority w:val="99"/>
    <w:rsid w:val="00EF597C"/>
    <w:pPr>
      <w:numPr>
        <w:numId w:val="11"/>
      </w:numPr>
    </w:pPr>
  </w:style>
  <w:style w:type="table" w:customStyle="1" w:styleId="Geobiota">
    <w:name w:val="Geobiota"/>
    <w:basedOn w:val="Tablanormal"/>
    <w:uiPriority w:val="99"/>
    <w:rsid w:val="00101306"/>
    <w:rPr>
      <w:rFonts w:ascii="Franklin Gothic Book" w:hAnsi="Franklin Gothic Book" w:cs="Times New Roman (Cuerpo en alfa"/>
      <w:sz w:val="16"/>
    </w:rPr>
    <w:tblPr>
      <w:tblBorders>
        <w:top w:val="single" w:sz="4" w:space="0" w:color="auto"/>
        <w:bottom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wordWrap/>
        <w:spacing w:line="240" w:lineRule="auto"/>
      </w:pPr>
      <w:rPr>
        <w:rFonts w:ascii="Franklin Gothic Book" w:hAnsi="Franklin Gothic Book"/>
        <w:b w:val="0"/>
        <w:color w:val="auto"/>
        <w:sz w:val="16"/>
      </w:rPr>
    </w:tblStylePr>
  </w:style>
  <w:style w:type="table" w:styleId="Tablaconcuadrcula1clara">
    <w:name w:val="Grid Table 1 Light"/>
    <w:basedOn w:val="Tablanormal"/>
    <w:uiPriority w:val="46"/>
    <w:rsid w:val="003161D1"/>
    <w:tblPr>
      <w:tblStyleRowBandSize w:val="1"/>
      <w:tblStyleColBandSize w:val="1"/>
      <w:tblBorders>
        <w:top w:val="single" w:sz="4" w:space="0" w:color="B2B2B2" w:themeColor="text1" w:themeTint="66"/>
        <w:left w:val="single" w:sz="4" w:space="0" w:color="B2B2B2" w:themeColor="text1" w:themeTint="66"/>
        <w:bottom w:val="single" w:sz="4" w:space="0" w:color="B2B2B2" w:themeColor="text1" w:themeTint="66"/>
        <w:right w:val="single" w:sz="4" w:space="0" w:color="B2B2B2" w:themeColor="text1" w:themeTint="66"/>
        <w:insideH w:val="single" w:sz="4" w:space="0" w:color="B2B2B2" w:themeColor="text1" w:themeTint="66"/>
        <w:insideV w:val="single" w:sz="4" w:space="0" w:color="B2B2B2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8C8C8C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C8C8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Textodelmarcadordeposicin">
    <w:name w:val="Placeholder Text"/>
    <w:basedOn w:val="Fuentedeprrafopredeter"/>
    <w:uiPriority w:val="99"/>
    <w:semiHidden/>
    <w:rsid w:val="0068469B"/>
    <w:rPr>
      <w:color w:val="808080"/>
    </w:rPr>
  </w:style>
  <w:style w:type="numbering" w:customStyle="1" w:styleId="Listaactual9">
    <w:name w:val="Lista actual9"/>
    <w:uiPriority w:val="99"/>
    <w:rsid w:val="00AB6739"/>
    <w:pPr>
      <w:numPr>
        <w:numId w:val="12"/>
      </w:numPr>
    </w:pPr>
  </w:style>
  <w:style w:type="numbering" w:customStyle="1" w:styleId="Listaactual10">
    <w:name w:val="Lista actual10"/>
    <w:uiPriority w:val="99"/>
    <w:rsid w:val="00AB6739"/>
    <w:pPr>
      <w:numPr>
        <w:numId w:val="13"/>
      </w:numPr>
    </w:pPr>
  </w:style>
  <w:style w:type="numbering" w:customStyle="1" w:styleId="Listaactual11">
    <w:name w:val="Lista actual11"/>
    <w:uiPriority w:val="99"/>
    <w:rsid w:val="00AB6739"/>
    <w:pPr>
      <w:numPr>
        <w:numId w:val="14"/>
      </w:numPr>
    </w:pPr>
  </w:style>
  <w:style w:type="paragraph" w:customStyle="1" w:styleId="EstiloTitulondiceGeob2021">
    <w:name w:val="Estilo Titulo índice Geob. 2021"/>
    <w:basedOn w:val="Normal"/>
    <w:autoRedefine/>
    <w:qFormat/>
    <w:rsid w:val="009D755F"/>
    <w:pPr>
      <w:spacing w:before="240" w:line="264" w:lineRule="auto"/>
      <w:ind w:left="567"/>
    </w:pPr>
    <w:rPr>
      <w:rFonts w:eastAsiaTheme="minorHAnsi" w:cs="Helvetica"/>
      <w:b/>
      <w:bCs/>
      <w:color w:val="A0968C"/>
      <w:sz w:val="36"/>
      <w:szCs w:val="26"/>
      <w:lang w:eastAsia="en-US"/>
    </w:rPr>
  </w:style>
  <w:style w:type="paragraph" w:customStyle="1" w:styleId="EstiloDescripcinColorpersonalizadoRGB200">
    <w:name w:val="Estilo Descripción + Color personalizado(RGB(200"/>
    <w:aliases w:val="180,160))"/>
    <w:basedOn w:val="Descripcin"/>
    <w:rsid w:val="002530DE"/>
    <w:rPr>
      <w:bCs/>
      <w:iCs w:val="0"/>
      <w:color w:val="A0968C"/>
    </w:rPr>
  </w:style>
  <w:style w:type="paragraph" w:customStyle="1" w:styleId="TitulodeTablaGeob2021">
    <w:name w:val="Titulo de Tabla Geob. 2021"/>
    <w:basedOn w:val="EstiloDescripcinColorpersonalizadoRGB200"/>
    <w:autoRedefine/>
    <w:rsid w:val="008A73AC"/>
  </w:style>
  <w:style w:type="paragraph" w:customStyle="1" w:styleId="NormalGeob2021">
    <w:name w:val="Normal Geob. 2021"/>
    <w:basedOn w:val="Normal"/>
    <w:qFormat/>
    <w:rsid w:val="00660A03"/>
    <w:rPr>
      <w:rFonts w:eastAsiaTheme="minorHAnsi"/>
      <w:lang w:eastAsia="en-US"/>
    </w:rPr>
  </w:style>
  <w:style w:type="paragraph" w:customStyle="1" w:styleId="TablacontroldocGeob2021">
    <w:name w:val="Tabla control doc Geob. 2021"/>
    <w:basedOn w:val="Normal"/>
    <w:autoRedefine/>
    <w:qFormat/>
    <w:rsid w:val="0046084E"/>
    <w:pPr>
      <w:spacing w:after="0" w:line="240" w:lineRule="auto"/>
    </w:pPr>
    <w:rPr>
      <w:szCs w:val="20"/>
    </w:rPr>
  </w:style>
  <w:style w:type="paragraph" w:customStyle="1" w:styleId="AnexosGeob2021">
    <w:name w:val="Anexos Geob. 2021"/>
    <w:basedOn w:val="EstiloDescripcinColorpersonalizadoRGB200"/>
    <w:qFormat/>
    <w:rsid w:val="009D755F"/>
    <w:pPr>
      <w:ind w:left="567"/>
    </w:pPr>
  </w:style>
  <w:style w:type="paragraph" w:customStyle="1" w:styleId="Tabla-Cuerpo">
    <w:name w:val="Tabla - Cuerpo"/>
    <w:basedOn w:val="Normal"/>
    <w:qFormat/>
    <w:rsid w:val="00D04B81"/>
    <w:pPr>
      <w:spacing w:before="60" w:after="60" w:line="240" w:lineRule="auto"/>
      <w:jc w:val="left"/>
    </w:pPr>
    <w:rPr>
      <w:rFonts w:ascii="Helvetica Light" w:eastAsiaTheme="minorHAnsi" w:hAnsi="Helvetica Light" w:cstheme="minorBidi"/>
      <w:color w:val="auto"/>
      <w:sz w:val="16"/>
      <w:szCs w:val="22"/>
      <w:lang w:val="es-ES_tradnl" w:eastAsia="en-US"/>
    </w:rPr>
  </w:style>
  <w:style w:type="paragraph" w:customStyle="1" w:styleId="TtulodeTabla">
    <w:name w:val="Título de Tabla"/>
    <w:basedOn w:val="Normal"/>
    <w:qFormat/>
    <w:rsid w:val="00D04B81"/>
    <w:pPr>
      <w:spacing w:before="60" w:after="60"/>
    </w:pPr>
    <w:rPr>
      <w:rFonts w:ascii="Helvetica" w:eastAsiaTheme="minorHAnsi" w:hAnsi="Helvetica" w:cstheme="minorBidi"/>
      <w:b/>
      <w:color w:val="auto"/>
      <w:sz w:val="18"/>
      <w:szCs w:val="22"/>
      <w:lang w:eastAsia="en-US"/>
    </w:rPr>
  </w:style>
  <w:style w:type="paragraph" w:customStyle="1" w:styleId="Tabla-Ttulo">
    <w:name w:val="Tabla - Título"/>
    <w:basedOn w:val="Normal"/>
    <w:qFormat/>
    <w:rsid w:val="00D04B81"/>
    <w:pPr>
      <w:spacing w:before="60" w:after="60" w:line="240" w:lineRule="auto"/>
      <w:jc w:val="center"/>
    </w:pPr>
    <w:rPr>
      <w:rFonts w:ascii="Helvetica" w:eastAsiaTheme="minorHAnsi" w:hAnsi="Helvetica" w:cstheme="minorBidi"/>
      <w:b/>
      <w:color w:val="auto"/>
      <w:sz w:val="16"/>
      <w:szCs w:val="22"/>
      <w:lang w:eastAsia="en-US"/>
    </w:rPr>
  </w:style>
  <w:style w:type="paragraph" w:customStyle="1" w:styleId="msonormal0">
    <w:name w:val="msonormal"/>
    <w:basedOn w:val="Normal"/>
    <w:rsid w:val="00FB1A70"/>
    <w:pPr>
      <w:spacing w:before="100" w:beforeAutospacing="1" w:after="100" w:afterAutospacing="1" w:line="240" w:lineRule="auto"/>
      <w:jc w:val="left"/>
    </w:pPr>
    <w:rPr>
      <w:rFonts w:ascii="Times New Roman" w:hAnsi="Times New Roman"/>
      <w:color w:val="auto"/>
      <w:sz w:val="24"/>
      <w:lang w:eastAsia="es-CL"/>
    </w:rPr>
  </w:style>
  <w:style w:type="paragraph" w:customStyle="1" w:styleId="xl63">
    <w:name w:val="xl63"/>
    <w:basedOn w:val="Normal"/>
    <w:rsid w:val="00FB1A70"/>
    <w:pPr>
      <w:spacing w:before="100" w:beforeAutospacing="1" w:after="100" w:afterAutospacing="1" w:line="240" w:lineRule="auto"/>
      <w:jc w:val="left"/>
    </w:pPr>
    <w:rPr>
      <w:rFonts w:ascii="Times New Roman" w:hAnsi="Times New Roman"/>
      <w:b/>
      <w:bCs/>
      <w:color w:val="auto"/>
      <w:sz w:val="24"/>
      <w:lang w:eastAsia="es-CL"/>
    </w:rPr>
  </w:style>
  <w:style w:type="paragraph" w:customStyle="1" w:styleId="xl65">
    <w:name w:val="xl65"/>
    <w:basedOn w:val="Normal"/>
    <w:rsid w:val="001655E4"/>
    <w:pPr>
      <w:spacing w:before="100" w:beforeAutospacing="1" w:after="100" w:afterAutospacing="1" w:line="240" w:lineRule="auto"/>
      <w:jc w:val="left"/>
    </w:pPr>
    <w:rPr>
      <w:rFonts w:ascii="Times New Roman" w:hAnsi="Times New Roman"/>
      <w:b/>
      <w:bCs/>
      <w:color w:val="auto"/>
      <w:sz w:val="24"/>
      <w:lang w:eastAsia="es-C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911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99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9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8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2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85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39670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053139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058925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465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01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6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2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15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5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27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.jpeg"/><Relationship Id="rId21" Type="http://schemas.openxmlformats.org/officeDocument/2006/relationships/image" Target="media/image4.jpeg"/><Relationship Id="rId42" Type="http://schemas.openxmlformats.org/officeDocument/2006/relationships/image" Target="media/image25.jpeg"/><Relationship Id="rId47" Type="http://schemas.openxmlformats.org/officeDocument/2006/relationships/image" Target="media/image30.jpeg"/><Relationship Id="rId63" Type="http://schemas.openxmlformats.org/officeDocument/2006/relationships/image" Target="media/image43.jpeg"/><Relationship Id="rId68" Type="http://schemas.openxmlformats.org/officeDocument/2006/relationships/image" Target="media/image48.jpeg"/><Relationship Id="rId84" Type="http://schemas.openxmlformats.org/officeDocument/2006/relationships/glossaryDocument" Target="glossary/document.xml"/><Relationship Id="rId16" Type="http://schemas.openxmlformats.org/officeDocument/2006/relationships/footer" Target="footer2.xml"/><Relationship Id="rId11" Type="http://schemas.openxmlformats.org/officeDocument/2006/relationships/image" Target="media/image1.png"/><Relationship Id="rId32" Type="http://schemas.openxmlformats.org/officeDocument/2006/relationships/image" Target="media/image15.jpeg"/><Relationship Id="rId37" Type="http://schemas.openxmlformats.org/officeDocument/2006/relationships/image" Target="media/image20.jpeg"/><Relationship Id="rId53" Type="http://schemas.openxmlformats.org/officeDocument/2006/relationships/image" Target="media/image36.jpeg"/><Relationship Id="rId58" Type="http://schemas.openxmlformats.org/officeDocument/2006/relationships/image" Target="media/image39.jpeg"/><Relationship Id="rId74" Type="http://schemas.openxmlformats.org/officeDocument/2006/relationships/header" Target="header8.xml"/><Relationship Id="rId79" Type="http://schemas.openxmlformats.org/officeDocument/2006/relationships/image" Target="media/image58.jpeg"/><Relationship Id="rId5" Type="http://schemas.openxmlformats.org/officeDocument/2006/relationships/numbering" Target="numbering.xml"/><Relationship Id="rId19" Type="http://schemas.openxmlformats.org/officeDocument/2006/relationships/header" Target="header5.xml"/><Relationship Id="rId14" Type="http://schemas.openxmlformats.org/officeDocument/2006/relationships/footer" Target="footer1.xml"/><Relationship Id="rId22" Type="http://schemas.openxmlformats.org/officeDocument/2006/relationships/image" Target="media/image5.jpeg"/><Relationship Id="rId27" Type="http://schemas.openxmlformats.org/officeDocument/2006/relationships/image" Target="media/image10.jpeg"/><Relationship Id="rId30" Type="http://schemas.openxmlformats.org/officeDocument/2006/relationships/image" Target="media/image13.jpeg"/><Relationship Id="rId35" Type="http://schemas.openxmlformats.org/officeDocument/2006/relationships/image" Target="media/image18.jpeg"/><Relationship Id="rId43" Type="http://schemas.openxmlformats.org/officeDocument/2006/relationships/image" Target="media/image26.jpeg"/><Relationship Id="rId48" Type="http://schemas.openxmlformats.org/officeDocument/2006/relationships/image" Target="media/image31.jpeg"/><Relationship Id="rId56" Type="http://schemas.openxmlformats.org/officeDocument/2006/relationships/image" Target="media/image37.jpeg"/><Relationship Id="rId64" Type="http://schemas.openxmlformats.org/officeDocument/2006/relationships/image" Target="media/image44.jpeg"/><Relationship Id="rId69" Type="http://schemas.openxmlformats.org/officeDocument/2006/relationships/image" Target="media/image49.jpeg"/><Relationship Id="rId77" Type="http://schemas.openxmlformats.org/officeDocument/2006/relationships/image" Target="media/image56.jpeg"/><Relationship Id="rId8" Type="http://schemas.openxmlformats.org/officeDocument/2006/relationships/webSettings" Target="webSettings.xml"/><Relationship Id="rId51" Type="http://schemas.openxmlformats.org/officeDocument/2006/relationships/image" Target="media/image34.jpeg"/><Relationship Id="rId72" Type="http://schemas.openxmlformats.org/officeDocument/2006/relationships/image" Target="media/image52.jpeg"/><Relationship Id="rId80" Type="http://schemas.openxmlformats.org/officeDocument/2006/relationships/image" Target="media/image59.jpeg"/><Relationship Id="rId85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header" Target="header4.xml"/><Relationship Id="rId25" Type="http://schemas.openxmlformats.org/officeDocument/2006/relationships/image" Target="media/image8.jpeg"/><Relationship Id="rId33" Type="http://schemas.openxmlformats.org/officeDocument/2006/relationships/image" Target="media/image16.jpeg"/><Relationship Id="rId38" Type="http://schemas.openxmlformats.org/officeDocument/2006/relationships/image" Target="media/image21.jpeg"/><Relationship Id="rId46" Type="http://schemas.openxmlformats.org/officeDocument/2006/relationships/image" Target="media/image29.jpeg"/><Relationship Id="rId59" Type="http://schemas.openxmlformats.org/officeDocument/2006/relationships/header" Target="header7.xml"/><Relationship Id="rId67" Type="http://schemas.openxmlformats.org/officeDocument/2006/relationships/image" Target="media/image47.jpeg"/><Relationship Id="rId20" Type="http://schemas.openxmlformats.org/officeDocument/2006/relationships/footer" Target="footer4.xml"/><Relationship Id="rId41" Type="http://schemas.openxmlformats.org/officeDocument/2006/relationships/image" Target="media/image24.jpeg"/><Relationship Id="rId54" Type="http://schemas.openxmlformats.org/officeDocument/2006/relationships/header" Target="header6.xml"/><Relationship Id="rId62" Type="http://schemas.openxmlformats.org/officeDocument/2006/relationships/image" Target="media/image42.jpeg"/><Relationship Id="rId70" Type="http://schemas.openxmlformats.org/officeDocument/2006/relationships/image" Target="media/image50.jpeg"/><Relationship Id="rId75" Type="http://schemas.openxmlformats.org/officeDocument/2006/relationships/image" Target="media/image54.jpe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eader" Target="header3.xml"/><Relationship Id="rId23" Type="http://schemas.openxmlformats.org/officeDocument/2006/relationships/image" Target="media/image6.jpeg"/><Relationship Id="rId28" Type="http://schemas.openxmlformats.org/officeDocument/2006/relationships/image" Target="media/image11.jpeg"/><Relationship Id="rId36" Type="http://schemas.openxmlformats.org/officeDocument/2006/relationships/image" Target="media/image19.jpeg"/><Relationship Id="rId49" Type="http://schemas.openxmlformats.org/officeDocument/2006/relationships/image" Target="media/image32.jpeg"/><Relationship Id="rId57" Type="http://schemas.openxmlformats.org/officeDocument/2006/relationships/image" Target="media/image38.jpeg"/><Relationship Id="rId10" Type="http://schemas.openxmlformats.org/officeDocument/2006/relationships/endnotes" Target="endnotes.xml"/><Relationship Id="rId31" Type="http://schemas.openxmlformats.org/officeDocument/2006/relationships/image" Target="media/image14.jpeg"/><Relationship Id="rId44" Type="http://schemas.openxmlformats.org/officeDocument/2006/relationships/image" Target="media/image27.jpeg"/><Relationship Id="rId52" Type="http://schemas.openxmlformats.org/officeDocument/2006/relationships/image" Target="media/image35.jpeg"/><Relationship Id="rId60" Type="http://schemas.openxmlformats.org/officeDocument/2006/relationships/image" Target="media/image40.jpeg"/><Relationship Id="rId65" Type="http://schemas.openxmlformats.org/officeDocument/2006/relationships/image" Target="media/image45.jpeg"/><Relationship Id="rId73" Type="http://schemas.openxmlformats.org/officeDocument/2006/relationships/image" Target="media/image53.jpeg"/><Relationship Id="rId78" Type="http://schemas.openxmlformats.org/officeDocument/2006/relationships/image" Target="media/image57.jpeg"/><Relationship Id="rId81" Type="http://schemas.openxmlformats.org/officeDocument/2006/relationships/image" Target="media/image60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header" Target="header2.xml"/><Relationship Id="rId18" Type="http://schemas.openxmlformats.org/officeDocument/2006/relationships/footer" Target="footer3.xml"/><Relationship Id="rId39" Type="http://schemas.openxmlformats.org/officeDocument/2006/relationships/image" Target="media/image22.jpeg"/><Relationship Id="rId34" Type="http://schemas.openxmlformats.org/officeDocument/2006/relationships/image" Target="media/image17.jpeg"/><Relationship Id="rId50" Type="http://schemas.openxmlformats.org/officeDocument/2006/relationships/image" Target="media/image33.jpeg"/><Relationship Id="rId55" Type="http://schemas.openxmlformats.org/officeDocument/2006/relationships/footer" Target="footer5.xml"/><Relationship Id="rId76" Type="http://schemas.openxmlformats.org/officeDocument/2006/relationships/image" Target="media/image55.jpeg"/><Relationship Id="rId7" Type="http://schemas.openxmlformats.org/officeDocument/2006/relationships/settings" Target="settings.xml"/><Relationship Id="rId71" Type="http://schemas.openxmlformats.org/officeDocument/2006/relationships/image" Target="media/image51.jpeg"/><Relationship Id="rId2" Type="http://schemas.openxmlformats.org/officeDocument/2006/relationships/customXml" Target="../customXml/item2.xml"/><Relationship Id="rId29" Type="http://schemas.openxmlformats.org/officeDocument/2006/relationships/image" Target="media/image12.jpeg"/><Relationship Id="rId24" Type="http://schemas.openxmlformats.org/officeDocument/2006/relationships/image" Target="media/image7.jpeg"/><Relationship Id="rId40" Type="http://schemas.openxmlformats.org/officeDocument/2006/relationships/image" Target="media/image23.jpeg"/><Relationship Id="rId45" Type="http://schemas.openxmlformats.org/officeDocument/2006/relationships/image" Target="media/image28.jpeg"/><Relationship Id="rId66" Type="http://schemas.openxmlformats.org/officeDocument/2006/relationships/image" Target="media/image46.jpeg"/><Relationship Id="rId61" Type="http://schemas.openxmlformats.org/officeDocument/2006/relationships/image" Target="media/image41.jpeg"/><Relationship Id="rId82" Type="http://schemas.openxmlformats.org/officeDocument/2006/relationships/header" Target="header9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P:\2.%20FORMATOS%20GEOBIOTA\1.%20Plantillas%20Informe\Plantilla%202021\GEOB.PLDOC.REVB_20211103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E2A4B734953B43BEBF4045C8A215AB8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46C8A51-1EBA-441D-935C-623CFAECE471}"/>
      </w:docPartPr>
      <w:docPartBody>
        <w:p w:rsidR="00814AC4" w:rsidRDefault="00C014B7">
          <w:pPr>
            <w:pStyle w:val="E2A4B734953B43BEBF4045C8A215AB86"/>
          </w:pPr>
          <w:r w:rsidRPr="004E224A">
            <w:rPr>
              <w:rStyle w:val="Textodelmarcadordeposicin"/>
            </w:rPr>
            <w:t>[Título]</w:t>
          </w:r>
        </w:p>
      </w:docPartBody>
    </w:docPart>
    <w:docPart>
      <w:docPartPr>
        <w:name w:val="0364A6D15F994D43ABE0B9DE9861957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179022D-5343-44B0-8804-BDB386507B5F}"/>
      </w:docPartPr>
      <w:docPartBody>
        <w:p w:rsidR="00814AC4" w:rsidRDefault="00C014B7">
          <w:pPr>
            <w:pStyle w:val="0364A6D15F994D43ABE0B9DE98619572"/>
          </w:pPr>
          <w:r w:rsidRPr="004E224A">
            <w:rPr>
              <w:rStyle w:val="Textodelmarcadordeposicin"/>
            </w:rPr>
            <w:t>[Asunto]</w:t>
          </w:r>
        </w:p>
      </w:docPartBody>
    </w:docPart>
    <w:docPart>
      <w:docPartPr>
        <w:name w:val="8E501D0D1FAD4BE994D86FF94CAE5AB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B3CF72D-A021-48FB-B00C-ED3BD6662570}"/>
      </w:docPartPr>
      <w:docPartBody>
        <w:p w:rsidR="00814AC4" w:rsidRDefault="00C014B7">
          <w:pPr>
            <w:pStyle w:val="8E501D0D1FAD4BE994D86FF94CAE5ABB"/>
          </w:pPr>
          <w:r w:rsidRPr="004E224A">
            <w:rPr>
              <w:rStyle w:val="Textodelmarcadordeposicin"/>
            </w:rPr>
            <w:t>[Asunto]</w:t>
          </w:r>
        </w:p>
      </w:docPartBody>
    </w:docPart>
    <w:docPart>
      <w:docPartPr>
        <w:name w:val="401D303EDA2346F7B12353DA8BABC2C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00D446D-291B-42DB-8CE3-A921B82CDE9B}"/>
      </w:docPartPr>
      <w:docPartBody>
        <w:p w:rsidR="00814AC4" w:rsidRDefault="00C014B7">
          <w:pPr>
            <w:pStyle w:val="401D303EDA2346F7B12353DA8BABC2C0"/>
          </w:pPr>
          <w:r w:rsidRPr="004E224A">
            <w:rPr>
              <w:rStyle w:val="Textodelmarcadordeposicin"/>
            </w:rPr>
            <w:t>[Asunto]</w:t>
          </w:r>
        </w:p>
      </w:docPartBody>
    </w:docPart>
    <w:docPart>
      <w:docPartPr>
        <w:name w:val="943228D6C2FE41269A54FFEE4C708A4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6A03B22-FD16-4D8A-B41E-17F47ADA2816}"/>
      </w:docPartPr>
      <w:docPartBody>
        <w:p w:rsidR="00CC7622" w:rsidRDefault="00F13FFF" w:rsidP="00F13FFF">
          <w:pPr>
            <w:pStyle w:val="943228D6C2FE41269A54FFEE4C708A4B"/>
          </w:pPr>
          <w:r w:rsidRPr="004E224A">
            <w:rPr>
              <w:rStyle w:val="Textodelmarcadordeposicin"/>
            </w:rPr>
            <w:t>[Asunto]</w:t>
          </w:r>
        </w:p>
      </w:docPartBody>
    </w:docPart>
    <w:docPart>
      <w:docPartPr>
        <w:name w:val="2F64F1D7580D4886A06B2622D7A81C8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7B8C028-51B3-4877-AEE8-1084C81893F4}"/>
      </w:docPartPr>
      <w:docPartBody>
        <w:p w:rsidR="00CC7622" w:rsidRDefault="00F13FFF" w:rsidP="00F13FFF">
          <w:pPr>
            <w:pStyle w:val="2F64F1D7580D4886A06B2622D7A81C80"/>
          </w:pPr>
          <w:r w:rsidRPr="004E224A">
            <w:rPr>
              <w:rStyle w:val="Textodelmarcadordeposicin"/>
            </w:rPr>
            <w:t>[Asunto]</w:t>
          </w:r>
        </w:p>
      </w:docPartBody>
    </w:docPart>
    <w:docPart>
      <w:docPartPr>
        <w:name w:val="B509ABF340434FD6ADCB10319585C93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B431B51-ED2D-4A4E-A011-0714BA053DE2}"/>
      </w:docPartPr>
      <w:docPartBody>
        <w:p w:rsidR="00CC7622" w:rsidRDefault="00F13FFF" w:rsidP="00F13FFF">
          <w:pPr>
            <w:pStyle w:val="B509ABF340434FD6ADCB10319585C938"/>
          </w:pPr>
          <w:r w:rsidRPr="004E224A">
            <w:rPr>
              <w:rStyle w:val="Textodelmarcadordeposicin"/>
            </w:rPr>
            <w:t>[Asunto]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chivo">
    <w:altName w:val="Cambria"/>
    <w:charset w:val="00"/>
    <w:family w:val="swiss"/>
    <w:pitch w:val="variable"/>
    <w:sig w:usb0="2000000F" w:usb1="00000001" w:usb2="00000000" w:usb3="00000000" w:csb0="00000193" w:csb1="00000000"/>
  </w:font>
  <w:font w:name="Roboto Light">
    <w:charset w:val="00"/>
    <w:family w:val="auto"/>
    <w:pitch w:val="variable"/>
    <w:sig w:usb0="E0000AFF" w:usb1="5000217F" w:usb2="00000021" w:usb3="00000000" w:csb0="0000019F" w:csb1="00000000"/>
  </w:font>
  <w:font w:name="Times New Roman (Cuerpo en alfa">
    <w:altName w:val="Times New Roman"/>
    <w:panose1 w:val="00000000000000000000"/>
    <w:charset w:val="00"/>
    <w:family w:val="roman"/>
    <w:notTrueType/>
    <w:pitch w:val="default"/>
  </w:font>
  <w:font w:name="Calibri (Cuerpo)">
    <w:altName w:val="Calibri"/>
    <w:panose1 w:val="00000000000000000000"/>
    <w:charset w:val="00"/>
    <w:family w:val="roman"/>
    <w:notTrueType/>
    <w:pitch w:val="default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Light">
    <w:altName w:val="Calibri"/>
    <w:panose1 w:val="00000000000000000000"/>
    <w:charset w:val="00"/>
    <w:family w:val="modern"/>
    <w:notTrueType/>
    <w:pitch w:val="variable"/>
    <w:sig w:usb0="A000002F" w:usb1="40000048" w:usb2="00000000" w:usb3="00000000" w:csb0="0000011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2AE7"/>
    <w:rsid w:val="00040003"/>
    <w:rsid w:val="0032245C"/>
    <w:rsid w:val="003F0370"/>
    <w:rsid w:val="004076B7"/>
    <w:rsid w:val="0040779E"/>
    <w:rsid w:val="00482AE7"/>
    <w:rsid w:val="005A0153"/>
    <w:rsid w:val="00814AC4"/>
    <w:rsid w:val="009D5143"/>
    <w:rsid w:val="00A360F7"/>
    <w:rsid w:val="00AD3E07"/>
    <w:rsid w:val="00C014B7"/>
    <w:rsid w:val="00CC7622"/>
    <w:rsid w:val="00D471E0"/>
    <w:rsid w:val="00DC2E2E"/>
    <w:rsid w:val="00F13F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s-CL" w:eastAsia="es-C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F13FFF"/>
    <w:rPr>
      <w:color w:val="808080"/>
    </w:rPr>
  </w:style>
  <w:style w:type="paragraph" w:customStyle="1" w:styleId="E2A4B734953B43BEBF4045C8A215AB86">
    <w:name w:val="E2A4B734953B43BEBF4045C8A215AB86"/>
  </w:style>
  <w:style w:type="paragraph" w:customStyle="1" w:styleId="0364A6D15F994D43ABE0B9DE98619572">
    <w:name w:val="0364A6D15F994D43ABE0B9DE98619572"/>
  </w:style>
  <w:style w:type="paragraph" w:customStyle="1" w:styleId="8E501D0D1FAD4BE994D86FF94CAE5ABB">
    <w:name w:val="8E501D0D1FAD4BE994D86FF94CAE5ABB"/>
  </w:style>
  <w:style w:type="paragraph" w:customStyle="1" w:styleId="401D303EDA2346F7B12353DA8BABC2C0">
    <w:name w:val="401D303EDA2346F7B12353DA8BABC2C0"/>
  </w:style>
  <w:style w:type="paragraph" w:customStyle="1" w:styleId="943228D6C2FE41269A54FFEE4C708A4B">
    <w:name w:val="943228D6C2FE41269A54FFEE4C708A4B"/>
    <w:rsid w:val="00F13FFF"/>
  </w:style>
  <w:style w:type="paragraph" w:customStyle="1" w:styleId="2F64F1D7580D4886A06B2622D7A81C80">
    <w:name w:val="2F64F1D7580D4886A06B2622D7A81C80"/>
    <w:rsid w:val="00F13FFF"/>
  </w:style>
  <w:style w:type="paragraph" w:customStyle="1" w:styleId="B509ABF340434FD6ADCB10319585C938">
    <w:name w:val="B509ABF340434FD6ADCB10319585C938"/>
    <w:rsid w:val="00F13FF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Geobiota paleta">
      <a:dk1>
        <a:srgbClr val="404040"/>
      </a:dk1>
      <a:lt1>
        <a:srgbClr val="FAFAFA"/>
      </a:lt1>
      <a:dk2>
        <a:srgbClr val="A0968C"/>
      </a:dk2>
      <a:lt2>
        <a:srgbClr val="C8B4A0"/>
      </a:lt2>
      <a:accent1>
        <a:srgbClr val="C8BEB4"/>
      </a:accent1>
      <a:accent2>
        <a:srgbClr val="DCC8B4"/>
      </a:accent2>
      <a:accent3>
        <a:srgbClr val="FAF0E6"/>
      </a:accent3>
      <a:accent4>
        <a:srgbClr val="FAE6D2"/>
      </a:accent4>
      <a:accent5>
        <a:srgbClr val="404040"/>
      </a:accent5>
      <a:accent6>
        <a:srgbClr val="969696"/>
      </a:accent6>
      <a:hlink>
        <a:srgbClr val="4562DB"/>
      </a:hlink>
      <a:folHlink>
        <a:srgbClr val="B5C0F1"/>
      </a:folHlink>
    </a:clrScheme>
    <a:fontScheme name="Geobiota">
      <a:majorFont>
        <a:latin typeface="Archivo"/>
        <a:ea typeface=""/>
        <a:cs typeface=""/>
      </a:majorFont>
      <a:minorFont>
        <a:latin typeface="Roboto Ligh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 xmlns="c0ebd178-10ee-4f3f-ab07-d4f950e551e2" xsi:nil="true"/>
    <Identif_x002e_ xmlns="c0ebd178-10ee-4f3f-ab07-d4f950e551e2" xsi:nil="true"/>
    <lcf76f155ced4ddcb4097134ff3c332f xmlns="c0ebd178-10ee-4f3f-ab07-d4f950e551e2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9B8A1A9D4370C468E3E0DA7B3269FB0" ma:contentTypeVersion="17" ma:contentTypeDescription="Crear nuevo documento." ma:contentTypeScope="" ma:versionID="9f9e075648e48f57c12c56984feef5fe">
  <xsd:schema xmlns:xsd="http://www.w3.org/2001/XMLSchema" xmlns:xs="http://www.w3.org/2001/XMLSchema" xmlns:p="http://schemas.microsoft.com/office/2006/metadata/properties" xmlns:ns2="c0ebd178-10ee-4f3f-ab07-d4f950e551e2" xmlns:ns3="d8adf77d-49d5-4a62-bb27-3b80566b7d47" targetNamespace="http://schemas.microsoft.com/office/2006/metadata/properties" ma:root="true" ma:fieldsID="6cd140fd35e06f4037c24e08f1ec4e82" ns2:_="" ns3:_="">
    <xsd:import namespace="c0ebd178-10ee-4f3f-ab07-d4f950e551e2"/>
    <xsd:import namespace="d8adf77d-49d5-4a62-bb27-3b80566b7d4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SearchProperties" minOccurs="0"/>
                <xsd:element ref="ns2:lcf76f155ced4ddcb4097134ff3c332f" minOccurs="0"/>
                <xsd:element ref="ns2:MediaServiceOCR" minOccurs="0"/>
                <xsd:element ref="ns3:SharedWithUsers" minOccurs="0"/>
                <xsd:element ref="ns3:SharedWithDetails" minOccurs="0"/>
                <xsd:element ref="ns2:Identif_x002e_" minOccurs="0"/>
                <xsd:element ref="ns2:Fecha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ebd178-10ee-4f3f-ab07-d4f950e551e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5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1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8" nillable="true" ma:taxonomy="true" ma:internalName="lcf76f155ced4ddcb4097134ff3c332f" ma:taxonomyFieldName="MediaServiceImageTags" ma:displayName="Etiquetas de imagen" ma:readOnly="false" ma:fieldId="{5cf76f15-5ced-4ddc-b409-7134ff3c332f}" ma:taxonomyMulti="true" ma:sspId="0104b013-8677-4011-8dbd-5e3d6efc88a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Identif_x002e_" ma:index="22" nillable="true" ma:displayName="Identif." ma:description="Identificador de tipo de acción" ma:format="Dropdown" ma:internalName="Identif_x002e_">
      <xsd:simpleType>
        <xsd:restriction base="dms:Text">
          <xsd:maxLength value="255"/>
        </xsd:restriction>
      </xsd:simpleType>
    </xsd:element>
    <xsd:element name="Fecha" ma:index="23" nillable="true" ma:displayName="Fecha" ma:format="DateOnly" ma:internalName="Fecha">
      <xsd:simpleType>
        <xsd:restriction base="dms:DateTim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adf77d-49d5-4a62-bb27-3b80566b7d47" elementFormDefault="qualified">
    <xsd:import namespace="http://schemas.microsoft.com/office/2006/documentManagement/types"/>
    <xsd:import namespace="http://schemas.microsoft.com/office/infopath/2007/PartnerControls"/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>
  <b:Source>
    <b:Tag>Per20</b:Tag>
    <b:SourceType>Book</b:SourceType>
    <b:Guid>{5953F48E-FFE8-2846-A70F-58F2332F7CB7}</b:Guid>
    <b:Author>
      <b:Author>
        <b:NameList>
          <b:Person>
            <b:Last>Perez</b:Last>
            <b:First>Juan</b:First>
          </b:Person>
        </b:NameList>
      </b:Author>
    </b:Author>
    <b:Title>Ejemplo de referencia bibliográfica</b:Title>
    <b:City>Santiago</b:City>
    <b:Publisher>Hidroestudio</b:Publisher>
    <b:Year>2020</b:Year>
    <b:RefOrder>1</b:RefOrder>
  </b:Source>
</b:Sourc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2459B09-AFB9-474A-B29E-BDFAF26C7752}">
  <ds:schemaRefs>
    <ds:schemaRef ds:uri="http://schemas.microsoft.com/office/2006/metadata/properties"/>
    <ds:schemaRef ds:uri="http://schemas.microsoft.com/office/infopath/2007/PartnerControls"/>
    <ds:schemaRef ds:uri="c0ebd178-10ee-4f3f-ab07-d4f950e551e2"/>
  </ds:schemaRefs>
</ds:datastoreItem>
</file>

<file path=customXml/itemProps2.xml><?xml version="1.0" encoding="utf-8"?>
<ds:datastoreItem xmlns:ds="http://schemas.openxmlformats.org/officeDocument/2006/customXml" ds:itemID="{40498FDB-2F75-461C-A6D1-6874AE90AF7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0ebd178-10ee-4f3f-ab07-d4f950e551e2"/>
    <ds:schemaRef ds:uri="d8adf77d-49d5-4a62-bb27-3b80566b7d4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D01EC74-6C5F-9C4D-9586-6F5DA741327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CBCAF08-A022-479E-906C-9D75B5AEB12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GEOB.PLDOC.REVB_20211103</Template>
  <TotalTime>133</TotalTime>
  <Pages>61</Pages>
  <Words>405</Words>
  <Characters>2232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Anexo 2. Documentos de respaldo, monitoreo dentro de la Reserva Nacional Los Flamencos</vt:lpstr>
    </vt:vector>
  </TitlesOfParts>
  <Company/>
  <LinksUpToDate>false</LinksUpToDate>
  <CharactersWithSpaces>2632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Anexo 2. Documentos de respaldo, monitoreo dentro de la Reserva Nacional Los Flamencos</dc:title>
  <dc:subject>Informe Anual Plan de Seguimiento Ambiental Biótico – Proyecto Cambios y Mejoras en la Operación Minera del Salar de Atacama</dc:subject>
  <dc:creator>Catalina Izquierdo</dc:creator>
  <cp:keywords/>
  <dc:description>GEOB.SQMSL861.INF01.ANX002</dc:description>
  <cp:lastModifiedBy>Catalina Izquierdo</cp:lastModifiedBy>
  <cp:revision>12</cp:revision>
  <cp:lastPrinted>2023-11-14T01:01:00Z</cp:lastPrinted>
  <dcterms:created xsi:type="dcterms:W3CDTF">2025-03-05T20:16:00Z</dcterms:created>
  <dcterms:modified xsi:type="dcterms:W3CDTF">2025-05-16T16:06:00Z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0x010100B9B8A1A9D4370C468E3E0DA7B3269FB0</vt:lpwstr>
  </property>
  <property fmtid="{D5CDD505-2E9C-101B-9397-08002B2CF9AE}" pid="3" name="MediaServiceImageTags">
    <vt:lpwstr/>
  </property>
</Properties>
</file>